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7343FA6A"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r w:rsidR="00B6427E" w:rsidRPr="00B6427E">
              <w:t>0</w:t>
            </w:r>
            <w:r w:rsidRPr="00B6427E">
              <w:t>.</w:t>
            </w:r>
            <w:bookmarkEnd w:id="2"/>
            <w:r w:rsidR="00B6427E" w:rsidRPr="00B6427E">
              <w:t>1</w:t>
            </w:r>
            <w:r w:rsidRPr="00B6427E">
              <w:t xml:space="preserve"> </w:t>
            </w:r>
            <w:r w:rsidRPr="00B6427E">
              <w:rPr>
                <w:sz w:val="32"/>
              </w:rPr>
              <w:t>(</w:t>
            </w:r>
            <w:bookmarkStart w:id="3" w:name="issueDate"/>
            <w:r w:rsidR="00B6427E" w:rsidRPr="00B6427E">
              <w:rPr>
                <w:sz w:val="32"/>
              </w:rPr>
              <w:t>202</w:t>
            </w:r>
            <w:r w:rsidR="007A0A57">
              <w:rPr>
                <w:sz w:val="32"/>
              </w:rPr>
              <w:t>3</w:t>
            </w:r>
            <w:r w:rsidRPr="00B6427E">
              <w:rPr>
                <w:sz w:val="32"/>
              </w:rPr>
              <w:t>-</w:t>
            </w:r>
            <w:bookmarkEnd w:id="3"/>
            <w:r w:rsidR="007A0A57">
              <w:rPr>
                <w:sz w:val="32"/>
              </w:rPr>
              <w:t>02</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5FD696E7" w14:textId="77777777" w:rsidR="006B13D7" w:rsidRPr="0087716F" w:rsidRDefault="006B13D7" w:rsidP="006B13D7">
            <w:pPr>
              <w:pStyle w:val="ZT"/>
              <w:framePr w:wrap="auto" w:hAnchor="text" w:yAlign="inline"/>
            </w:pPr>
            <w:r>
              <w:t xml:space="preserve">NR </w:t>
            </w:r>
            <w:r w:rsidRPr="0087716F">
              <w:t>S</w:t>
            </w:r>
            <w:r>
              <w:t>idelink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73D67D31"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_Toc128644684 \h </w:instrText>
      </w:r>
      <w:r>
        <w:fldChar w:fldCharType="separate"/>
      </w:r>
      <w:r>
        <w:t>10</w:t>
      </w:r>
      <w:r>
        <w:fldChar w:fldCharType="end"/>
      </w:r>
    </w:p>
    <w:p w14:paraId="69F6B76E" w14:textId="5A6B377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_Toc128644685 \h </w:instrText>
      </w:r>
      <w:r>
        <w:fldChar w:fldCharType="separate"/>
      </w:r>
      <w:r>
        <w:t>10</w:t>
      </w:r>
      <w:r>
        <w:fldChar w:fldCharType="end"/>
      </w:r>
    </w:p>
    <w:p w14:paraId="38E7DF43" w14:textId="419DD628"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_Toc128644686 \h </w:instrText>
      </w:r>
      <w:r>
        <w:fldChar w:fldCharType="separate"/>
      </w:r>
      <w:r>
        <w:t>10</w:t>
      </w:r>
      <w:r>
        <w:fldChar w:fldCharType="end"/>
      </w:r>
    </w:p>
    <w:p w14:paraId="326CE130" w14:textId="1F880781"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_Toc128644687 \h </w:instrText>
      </w:r>
      <w:r>
        <w:fldChar w:fldCharType="separate"/>
      </w:r>
      <w:r>
        <w:t>10</w:t>
      </w:r>
      <w:r>
        <w:fldChar w:fldCharType="end"/>
      </w:r>
    </w:p>
    <w:p w14:paraId="1607ABBB" w14:textId="05161562"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_Toc128644688 \h </w:instrText>
      </w:r>
      <w:r>
        <w:fldChar w:fldCharType="separate"/>
      </w:r>
      <w:r>
        <w:t>10</w:t>
      </w:r>
      <w:r>
        <w:fldChar w:fldCharType="end"/>
      </w:r>
    </w:p>
    <w:p w14:paraId="3F53EEBD" w14:textId="3D83EE78"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_Toc128644689 \h </w:instrText>
      </w:r>
      <w:r>
        <w:fldChar w:fldCharType="separate"/>
      </w:r>
      <w:r>
        <w:t>10</w:t>
      </w:r>
      <w:r>
        <w:fldChar w:fldCharType="end"/>
      </w:r>
    </w:p>
    <w:p w14:paraId="11FA9F48" w14:textId="7C3C8234"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_Toc128644690 \h </w:instrText>
      </w:r>
      <w:r>
        <w:fldChar w:fldCharType="separate"/>
      </w:r>
      <w:r>
        <w:t>10</w:t>
      </w:r>
      <w:r>
        <w:fldChar w:fldCharType="end"/>
      </w:r>
    </w:p>
    <w:p w14:paraId="56BD3FBB" w14:textId="5C3AA09D"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_Toc128644691 \h </w:instrText>
      </w:r>
      <w:r>
        <w:fldChar w:fldCharType="separate"/>
      </w:r>
      <w:r>
        <w:t>10</w:t>
      </w:r>
      <w:r>
        <w:fldChar w:fldCharType="end"/>
      </w:r>
    </w:p>
    <w:p w14:paraId="3542DA14" w14:textId="28220328"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_Toc128644692 \h </w:instrText>
      </w:r>
      <w:r>
        <w:fldChar w:fldCharType="separate"/>
      </w:r>
      <w:r>
        <w:t>10</w:t>
      </w:r>
      <w:r>
        <w:fldChar w:fldCharType="end"/>
      </w:r>
    </w:p>
    <w:p w14:paraId="60B4EF61" w14:textId="66A46E54"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_Toc128644693 \h </w:instrText>
      </w:r>
      <w:r>
        <w:fldChar w:fldCharType="separate"/>
      </w:r>
      <w:r>
        <w:t>10</w:t>
      </w:r>
      <w:r>
        <w:fldChar w:fldCharType="end"/>
      </w:r>
    </w:p>
    <w:p w14:paraId="18504C55" w14:textId="679354A7"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_Toc128644694 \h </w:instrText>
      </w:r>
      <w:r>
        <w:fldChar w:fldCharType="separate"/>
      </w:r>
      <w:r>
        <w:t>10</w:t>
      </w:r>
      <w:r>
        <w:fldChar w:fldCharType="end"/>
      </w:r>
    </w:p>
    <w:p w14:paraId="5B8D2887" w14:textId="21127C8C"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_Toc128644695 \h </w:instrText>
      </w:r>
      <w:r>
        <w:fldChar w:fldCharType="separate"/>
      </w:r>
      <w:r>
        <w:t>10</w:t>
      </w:r>
      <w:r>
        <w:fldChar w:fldCharType="end"/>
      </w:r>
    </w:p>
    <w:p w14:paraId="5158A01A" w14:textId="4C36AD52"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_Toc128644696 \h </w:instrText>
      </w:r>
      <w:r>
        <w:fldChar w:fldCharType="separate"/>
      </w:r>
      <w:r>
        <w:t>10</w:t>
      </w:r>
      <w:r>
        <w:fldChar w:fldCharType="end"/>
      </w:r>
    </w:p>
    <w:p w14:paraId="5002F636" w14:textId="30BB4FDC"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_Toc128644697 \h </w:instrText>
      </w:r>
      <w:r>
        <w:fldChar w:fldCharType="separate"/>
      </w:r>
      <w:r>
        <w:t>10</w:t>
      </w:r>
      <w:r>
        <w:fldChar w:fldCharType="end"/>
      </w:r>
    </w:p>
    <w:p w14:paraId="1CAC5D9F" w14:textId="37436F9F"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_Toc128644698 \h </w:instrText>
      </w:r>
      <w:r>
        <w:fldChar w:fldCharType="separate"/>
      </w:r>
      <w:r>
        <w:t>10</w:t>
      </w:r>
      <w:r>
        <w:fldChar w:fldCharType="end"/>
      </w:r>
    </w:p>
    <w:p w14:paraId="1B9054BC" w14:textId="740D2404"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51769B69"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_Toc128644715 \h </w:instrText>
      </w:r>
      <w:r>
        <w:fldChar w:fldCharType="separate"/>
      </w:r>
      <w:r>
        <w:t>11</w:t>
      </w:r>
      <w:r>
        <w:fldChar w:fldCharType="end"/>
      </w:r>
    </w:p>
    <w:p w14:paraId="72FE8388" w14:textId="1C5A30B8"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169BEE22"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_Toc128644717 \h </w:instrText>
      </w:r>
      <w:r>
        <w:fldChar w:fldCharType="separate"/>
      </w:r>
      <w:r>
        <w:t>11</w:t>
      </w:r>
      <w:r>
        <w:fldChar w:fldCharType="end"/>
      </w:r>
    </w:p>
    <w:p w14:paraId="54D7F137" w14:textId="6BA1DFBD"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_Toc128644718 \h </w:instrText>
      </w:r>
      <w:r>
        <w:fldChar w:fldCharType="separate"/>
      </w:r>
      <w:r>
        <w:t>11</w:t>
      </w:r>
      <w:r>
        <w:fldChar w:fldCharType="end"/>
      </w:r>
    </w:p>
    <w:p w14:paraId="7B4DB407" w14:textId="132A7F8F"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_Toc128644719 \h </w:instrText>
      </w:r>
      <w:r>
        <w:fldChar w:fldCharType="separate"/>
      </w:r>
      <w:r>
        <w:t>11</w:t>
      </w:r>
      <w:r>
        <w:fldChar w:fldCharType="end"/>
      </w:r>
    </w:p>
    <w:p w14:paraId="6F0063B5" w14:textId="6A49DB56" w:rsidR="0023700C" w:rsidRDefault="0023700C">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_Toc128644720 \h </w:instrText>
      </w:r>
      <w:r>
        <w:fldChar w:fldCharType="separate"/>
      </w:r>
      <w:r>
        <w:t>11</w:t>
      </w:r>
      <w:r>
        <w:fldChar w:fldCharType="end"/>
      </w:r>
    </w:p>
    <w:p w14:paraId="7CFDF7A2" w14:textId="5C6D70B3"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_Toc128644721 \h </w:instrText>
      </w:r>
      <w:r>
        <w:fldChar w:fldCharType="separate"/>
      </w:r>
      <w:r>
        <w:t>11</w:t>
      </w:r>
      <w:r>
        <w:fldChar w:fldCharType="end"/>
      </w:r>
    </w:p>
    <w:p w14:paraId="3611FCCF" w14:textId="6B87EFC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4" w:name="foreword"/>
      <w:bookmarkStart w:id="15" w:name="_Toc128644666"/>
      <w:bookmarkEnd w:id="14"/>
      <w:r w:rsidRPr="004D3578">
        <w:lastRenderedPageBreak/>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Version x.y.z</w:t>
      </w:r>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16" w:name="introduction"/>
      <w:bookmarkEnd w:id="16"/>
      <w:r w:rsidRPr="004D3578">
        <w:br w:type="page"/>
      </w:r>
      <w:bookmarkStart w:id="17" w:name="scope"/>
      <w:bookmarkStart w:id="18" w:name="_Toc128644667"/>
      <w:bookmarkEnd w:id="17"/>
      <w:r w:rsidR="00DB1B9D" w:rsidRPr="0087716F">
        <w:lastRenderedPageBreak/>
        <w:t>1</w:t>
      </w:r>
      <w:r w:rsidR="00DB1B9D" w:rsidRPr="0087716F">
        <w:tab/>
      </w:r>
      <w:r w:rsidRPr="004D3578">
        <w:t>Scope</w:t>
      </w:r>
      <w:bookmarkEnd w:id="18"/>
    </w:p>
    <w:p w14:paraId="0CFFBB1A" w14:textId="77777777" w:rsidR="00A81928" w:rsidRPr="004D3578" w:rsidRDefault="00A81928">
      <w:r w:rsidRPr="0087716F">
        <w:t xml:space="preserve">The present document is a technical report for NR </w:t>
      </w:r>
      <w:r>
        <w:t xml:space="preserve">sidelink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19" w:name="references"/>
      <w:bookmarkStart w:id="20" w:name="_Toc128644668"/>
      <w:bookmarkEnd w:id="19"/>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1" w:name="definitions"/>
      <w:bookmarkStart w:id="22" w:name="_Toc128644669"/>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28644670"/>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28644671"/>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28644672"/>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28644673"/>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C8DA1A9" w14:textId="7421BD79"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w:t>
      </w:r>
      <w:r>
        <w:rPr>
          <w:rStyle w:val="aa"/>
          <w:rFonts w:ascii="Times" w:hAnsi="Times" w:cs="Times"/>
          <w:i w:val="0"/>
        </w:rPr>
        <w:t>,</w:t>
      </w:r>
      <w:r w:rsidRPr="00420B53">
        <w:rPr>
          <w:rStyle w:val="aa"/>
          <w:rFonts w:ascii="Times" w:hAnsi="Times" w:cs="Times"/>
          <w:i w:val="0"/>
        </w:rPr>
        <w:t xml:space="preserve"> partial sensing, DRX) and inter-UE coordination have been developed in RAN1 and RAN2 to improve power consumption for battery limited terminals and reliability of sidelink transmissions.</w:t>
      </w:r>
    </w:p>
    <w:p w14:paraId="507FA30A" w14:textId="75AA2948"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sidelink data rate </w:t>
      </w:r>
    </w:p>
    <w:p w14:paraId="1F1BCC7B" w14:textId="0EE2D7BF"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Support of new carrier frequencies for sidelink</w:t>
      </w:r>
    </w:p>
    <w:p w14:paraId="08805B4F" w14:textId="1884598C"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 xml:space="preserve">Increased sidelink data rate is motivated by applications such as sensor information (video) sharing between vehicles with high degree of driving automation. Commercial use cases could require data rates </w:t>
      </w:r>
      <w:proofErr w:type="gramStart"/>
      <w:r w:rsidRPr="00420B53">
        <w:rPr>
          <w:rStyle w:val="aa"/>
          <w:rFonts w:ascii="Times" w:hAnsi="Times" w:cs="Times"/>
          <w:i w:val="0"/>
        </w:rPr>
        <w:t>in excess of</w:t>
      </w:r>
      <w:proofErr w:type="gramEnd"/>
      <w:r w:rsidRPr="00420B53">
        <w:rPr>
          <w:rStyle w:val="aa"/>
          <w:rFonts w:ascii="Times" w:hAnsi="Times" w:cs="Times"/>
          <w:i w:val="0"/>
        </w:rPr>
        <w:t xml:space="preserve">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aa"/>
          <w:rFonts w:ascii="Times" w:hAnsi="Times" w:cs="Times"/>
          <w:i w:val="0"/>
        </w:rPr>
        <w:t>Another aspect to consider is the V2X deployment scenario where both LTE V2X and NR V2X devices are to coexist in the same frequency channel. For the two different type</w:t>
      </w:r>
      <w:r>
        <w:rPr>
          <w:rStyle w:val="aa"/>
          <w:rFonts w:ascii="Times" w:hAnsi="Times" w:cs="Times"/>
          <w:i w:val="0"/>
        </w:rPr>
        <w:t>s</w:t>
      </w:r>
      <w:r w:rsidRPr="00420B53">
        <w:rPr>
          <w:rStyle w:val="aa"/>
          <w:rFonts w:ascii="Times" w:hAnsi="Times" w:cs="Times"/>
          <w:i w:val="0"/>
        </w:rPr>
        <w:t xml:space="preserve">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4D36BF" w:rsidRDefault="004D36BF" w:rsidP="006C093B">
      <w:pPr>
        <w:pStyle w:val="1"/>
        <w:ind w:left="1134" w:hanging="1134"/>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28644674"/>
      <w:bookmarkStart w:id="82" w:name="_GoBack"/>
      <w:bookmarkEnd w:id="82"/>
      <w:r w:rsidRPr="004D36BF">
        <w:lastRenderedPageBreak/>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SL </w:t>
      </w:r>
      <w:r w:rsidR="004027E6">
        <w:t>evolution</w:t>
      </w:r>
      <w:bookmarkEnd w:id="81"/>
    </w:p>
    <w:p w14:paraId="2E2FEED2" w14:textId="77777777" w:rsidR="00743F8F" w:rsidRPr="00743F8F" w:rsidRDefault="00743F8F" w:rsidP="002A504C">
      <w:pPr>
        <w:pStyle w:val="2"/>
        <w:ind w:left="1134" w:hanging="1134"/>
      </w:pPr>
      <w:bookmarkStart w:id="83" w:name="_Toc36034748"/>
      <w:bookmarkStart w:id="84" w:name="_Toc42537343"/>
      <w:bookmarkStart w:id="85" w:name="_Toc46356408"/>
      <w:bookmarkStart w:id="86" w:name="_Toc52566322"/>
      <w:bookmarkStart w:id="87" w:name="_Toc72931412"/>
      <w:bookmarkStart w:id="88" w:name="_Toc73026077"/>
      <w:bookmarkStart w:id="89" w:name="_Toc97036045"/>
      <w:bookmarkStart w:id="90" w:name="_Toc97036412"/>
      <w:bookmarkStart w:id="91" w:name="_Toc101790685"/>
      <w:bookmarkStart w:id="92" w:name="_Toc106117063"/>
      <w:bookmarkStart w:id="93" w:name="_Toc128644675"/>
      <w:r w:rsidRPr="00743F8F">
        <w:t>5.1</w:t>
      </w:r>
      <w:r w:rsidRPr="00743F8F">
        <w:tab/>
      </w:r>
      <w:bookmarkEnd w:id="83"/>
      <w:bookmarkEnd w:id="84"/>
      <w:bookmarkEnd w:id="85"/>
      <w:bookmarkEnd w:id="86"/>
      <w:bookmarkEnd w:id="87"/>
      <w:bookmarkEnd w:id="88"/>
      <w:bookmarkEnd w:id="89"/>
      <w:bookmarkEnd w:id="90"/>
      <w:bookmarkEnd w:id="91"/>
      <w:bookmarkEnd w:id="92"/>
      <w:r w:rsidRPr="002A504C">
        <w:t>Operating bands</w:t>
      </w:r>
      <w:bookmarkEnd w:id="93"/>
    </w:p>
    <w:p w14:paraId="7FE9B458" w14:textId="02549F0B" w:rsidR="00225354" w:rsidRDefault="00225354" w:rsidP="00225354">
      <w:pPr>
        <w:pStyle w:val="3"/>
        <w:ind w:left="1134" w:hanging="1134"/>
      </w:pPr>
      <w:bookmarkStart w:id="94" w:name="_Toc36034780"/>
      <w:bookmarkStart w:id="95" w:name="_Toc42537377"/>
      <w:bookmarkStart w:id="96" w:name="_Toc46356442"/>
      <w:bookmarkStart w:id="97" w:name="_Toc52566356"/>
      <w:bookmarkStart w:id="98" w:name="_Toc72931485"/>
      <w:bookmarkStart w:id="99" w:name="_Toc73026117"/>
      <w:bookmarkStart w:id="100" w:name="_Toc97036138"/>
      <w:bookmarkStart w:id="101" w:name="_Toc97036506"/>
      <w:bookmarkStart w:id="102" w:name="_Toc101790774"/>
      <w:bookmarkStart w:id="103" w:name="_Toc106117152"/>
      <w:bookmarkStart w:id="104" w:name="_Toc128644676"/>
      <w:r>
        <w:t>5</w:t>
      </w:r>
      <w:r w:rsidRPr="00225354">
        <w:rPr>
          <w:rFonts w:hint="eastAsia"/>
        </w:rPr>
        <w:t>.1.1</w:t>
      </w:r>
      <w:r w:rsidRPr="00225354">
        <w:rPr>
          <w:rFonts w:hint="eastAsia"/>
        </w:rPr>
        <w:tab/>
        <w:t>Operating bands</w:t>
      </w:r>
      <w:bookmarkEnd w:id="94"/>
      <w:bookmarkEnd w:id="95"/>
      <w:bookmarkEnd w:id="96"/>
      <w:bookmarkEnd w:id="97"/>
      <w:bookmarkEnd w:id="98"/>
      <w:bookmarkEnd w:id="99"/>
      <w:bookmarkEnd w:id="100"/>
      <w:bookmarkEnd w:id="101"/>
      <w:bookmarkEnd w:id="102"/>
      <w:bookmarkEnd w:id="103"/>
      <w:r>
        <w:t xml:space="preserve"> for single </w:t>
      </w:r>
      <w:r w:rsidR="00972421">
        <w:t xml:space="preserve">carrier </w:t>
      </w:r>
      <w:r w:rsidR="001E1FAA">
        <w:t xml:space="preserve">operation </w:t>
      </w:r>
      <w:r w:rsidR="001F1720">
        <w:t xml:space="preserve">in </w:t>
      </w:r>
      <w:r w:rsidR="00527C0A">
        <w:t>unlicensed band</w:t>
      </w:r>
      <w:bookmarkEnd w:id="104"/>
    </w:p>
    <w:p w14:paraId="43B88DCD" w14:textId="77777777" w:rsidR="00225354" w:rsidRDefault="00225354" w:rsidP="00225354">
      <w:pPr>
        <w:pStyle w:val="3"/>
        <w:ind w:left="1134" w:hanging="1134"/>
      </w:pPr>
      <w:bookmarkStart w:id="105" w:name="_Toc128644677"/>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105"/>
    </w:p>
    <w:p w14:paraId="1A24D8CD" w14:textId="77777777" w:rsidR="00225354" w:rsidRPr="00225354" w:rsidRDefault="00225354" w:rsidP="002A504C">
      <w:pPr>
        <w:pStyle w:val="2"/>
        <w:ind w:left="1134" w:hanging="1134"/>
      </w:pPr>
      <w:bookmarkStart w:id="106" w:name="_Toc72931487"/>
      <w:bookmarkStart w:id="107" w:name="_Toc73026119"/>
      <w:bookmarkStart w:id="108" w:name="_Toc97036140"/>
      <w:bookmarkStart w:id="109" w:name="_Toc97036508"/>
      <w:bookmarkStart w:id="110" w:name="_Toc101790775"/>
      <w:bookmarkStart w:id="111" w:name="_Toc106117153"/>
      <w:bookmarkStart w:id="112" w:name="_Toc128644678"/>
      <w:r w:rsidRPr="002A504C">
        <w:t>5</w:t>
      </w:r>
      <w:r w:rsidRPr="00225354">
        <w:t>.2</w:t>
      </w:r>
      <w:r w:rsidRPr="00225354">
        <w:tab/>
        <w:t>Channel bandwidth</w:t>
      </w:r>
      <w:bookmarkEnd w:id="106"/>
      <w:bookmarkEnd w:id="107"/>
      <w:bookmarkEnd w:id="108"/>
      <w:bookmarkEnd w:id="109"/>
      <w:bookmarkEnd w:id="110"/>
      <w:bookmarkEnd w:id="111"/>
      <w:bookmarkEnd w:id="112"/>
    </w:p>
    <w:p w14:paraId="129DF675" w14:textId="14EA6559" w:rsidR="00AD52C9" w:rsidRDefault="00AD52C9" w:rsidP="00AD52C9">
      <w:pPr>
        <w:pStyle w:val="3"/>
        <w:ind w:left="1134" w:hanging="1134"/>
      </w:pPr>
      <w:bookmarkStart w:id="113" w:name="_Toc128644679"/>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113"/>
    </w:p>
    <w:p w14:paraId="5104B301" w14:textId="77777777" w:rsidR="00AD52C9" w:rsidRDefault="00AD52C9" w:rsidP="00AD52C9">
      <w:pPr>
        <w:pStyle w:val="3"/>
        <w:ind w:left="1134" w:hanging="1134"/>
      </w:pPr>
      <w:bookmarkStart w:id="114" w:name="_Toc128644680"/>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114"/>
    </w:p>
    <w:p w14:paraId="3C5418A9" w14:textId="77777777" w:rsidR="00225354" w:rsidRDefault="00424487" w:rsidP="00424487">
      <w:pPr>
        <w:pStyle w:val="2"/>
        <w:ind w:left="1134" w:hanging="1134"/>
      </w:pPr>
      <w:bookmarkStart w:id="115" w:name="_Toc128644681"/>
      <w:r>
        <w:t>5</w:t>
      </w:r>
      <w:r w:rsidRPr="00424487">
        <w:t>.3</w:t>
      </w:r>
      <w:r w:rsidRPr="00424487">
        <w:tab/>
        <w:t>Channel arrangement</w:t>
      </w:r>
      <w:bookmarkEnd w:id="115"/>
    </w:p>
    <w:p w14:paraId="0142E96F" w14:textId="77777777" w:rsidR="00424487" w:rsidRPr="0087716F" w:rsidRDefault="00424487" w:rsidP="00424487">
      <w:pPr>
        <w:pStyle w:val="3"/>
        <w:ind w:left="1134" w:hanging="1134"/>
      </w:pPr>
      <w:bookmarkStart w:id="116" w:name="_Toc13119462"/>
      <w:bookmarkStart w:id="117" w:name="_Toc36034789"/>
      <w:bookmarkStart w:id="118" w:name="_Toc42537386"/>
      <w:bookmarkStart w:id="119" w:name="_Toc46356451"/>
      <w:bookmarkStart w:id="120" w:name="_Toc52566365"/>
      <w:bookmarkStart w:id="121" w:name="_Toc61187273"/>
      <w:bookmarkStart w:id="122" w:name="_Toc66398685"/>
      <w:bookmarkStart w:id="123" w:name="_Toc66398902"/>
      <w:bookmarkStart w:id="124" w:name="_Toc66432619"/>
      <w:bookmarkStart w:id="125" w:name="_Toc66433398"/>
      <w:bookmarkStart w:id="126" w:name="_Toc66436173"/>
      <w:bookmarkStart w:id="127" w:name="_Toc128644682"/>
      <w:r>
        <w:t>5</w:t>
      </w:r>
      <w:r w:rsidRPr="0087716F">
        <w:t>.3.1</w:t>
      </w:r>
      <w:r w:rsidRPr="0087716F">
        <w:tab/>
        <w:t>Channel raster</w:t>
      </w:r>
      <w:bookmarkEnd w:id="116"/>
      <w:bookmarkEnd w:id="117"/>
      <w:bookmarkEnd w:id="118"/>
      <w:bookmarkEnd w:id="119"/>
      <w:bookmarkEnd w:id="120"/>
      <w:bookmarkEnd w:id="121"/>
      <w:bookmarkEnd w:id="122"/>
      <w:bookmarkEnd w:id="123"/>
      <w:bookmarkEnd w:id="124"/>
      <w:bookmarkEnd w:id="125"/>
      <w:bookmarkEnd w:id="126"/>
      <w:bookmarkEnd w:id="127"/>
    </w:p>
    <w:p w14:paraId="7F01F939" w14:textId="77777777" w:rsidR="00725949" w:rsidRPr="0087716F" w:rsidRDefault="00725949" w:rsidP="00725949">
      <w:pPr>
        <w:pStyle w:val="3"/>
        <w:ind w:left="1134" w:hanging="1134"/>
      </w:pPr>
      <w:bookmarkStart w:id="128" w:name="_Toc128644683"/>
      <w:r>
        <w:t>5</w:t>
      </w:r>
      <w:r w:rsidRPr="0087716F">
        <w:t>.3.</w:t>
      </w:r>
      <w:r w:rsidR="002110F1">
        <w:t>2</w:t>
      </w:r>
      <w:r w:rsidRPr="0087716F">
        <w:tab/>
        <w:t>Synchronization raster</w:t>
      </w:r>
      <w:bookmarkEnd w:id="128"/>
    </w:p>
    <w:p w14:paraId="09C2FEDD" w14:textId="77777777" w:rsidR="00725949" w:rsidRPr="00424487" w:rsidRDefault="00725949" w:rsidP="00424487"/>
    <w:p w14:paraId="18B82CBE" w14:textId="77777777" w:rsidR="005904B9" w:rsidRPr="004D36BF" w:rsidRDefault="005904B9" w:rsidP="0005345C">
      <w:pPr>
        <w:pStyle w:val="1"/>
        <w:ind w:left="1134" w:hanging="1134"/>
      </w:pPr>
      <w:bookmarkStart w:id="129" w:name="_Toc128644684"/>
      <w:r w:rsidRPr="0005345C">
        <w:lastRenderedPageBreak/>
        <w:t>6</w:t>
      </w:r>
      <w:r w:rsidRPr="004D36BF">
        <w:tab/>
      </w:r>
      <w:r w:rsidRPr="0005345C">
        <w:t xml:space="preserve">Transmitter characteristics for </w:t>
      </w:r>
      <w:r w:rsidR="004131FC">
        <w:t xml:space="preserve">NR </w:t>
      </w:r>
      <w:r w:rsidRPr="0005345C">
        <w:t xml:space="preserve">SL </w:t>
      </w:r>
      <w:r w:rsidR="00AA359A" w:rsidRPr="0005345C">
        <w:t>evolution</w:t>
      </w:r>
      <w:bookmarkEnd w:id="129"/>
    </w:p>
    <w:p w14:paraId="6C99414C" w14:textId="674A12F7" w:rsidR="00B20F6B" w:rsidRDefault="00B20F6B" w:rsidP="00B20F6B">
      <w:pPr>
        <w:pStyle w:val="2"/>
        <w:ind w:left="1134" w:hanging="1134"/>
      </w:pPr>
      <w:bookmarkStart w:id="130" w:name="_Toc128644685"/>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130"/>
    </w:p>
    <w:p w14:paraId="4E6AFD5D" w14:textId="77777777" w:rsidR="003C18B3" w:rsidRPr="003C18B3" w:rsidRDefault="00984FC3" w:rsidP="003C18B3">
      <w:pPr>
        <w:pStyle w:val="3"/>
        <w:ind w:left="1134" w:hanging="1134"/>
      </w:pPr>
      <w:bookmarkStart w:id="131" w:name="_Toc463997753"/>
      <w:bookmarkStart w:id="132" w:name="_Toc36034797"/>
      <w:bookmarkStart w:id="133" w:name="_Toc42537394"/>
      <w:bookmarkStart w:id="134" w:name="_Toc46356459"/>
      <w:bookmarkStart w:id="135" w:name="_Toc52566373"/>
      <w:bookmarkStart w:id="136" w:name="_Toc61187281"/>
      <w:bookmarkStart w:id="137" w:name="_Toc66398693"/>
      <w:bookmarkStart w:id="138" w:name="_Toc66398910"/>
      <w:bookmarkStart w:id="139" w:name="_Toc66432627"/>
      <w:bookmarkStart w:id="140" w:name="_Toc66433406"/>
      <w:bookmarkStart w:id="141" w:name="_Toc66436181"/>
      <w:bookmarkStart w:id="142" w:name="_Toc128644686"/>
      <w:r>
        <w:t>6</w:t>
      </w:r>
      <w:r w:rsidR="003C18B3" w:rsidRPr="003C18B3">
        <w:t>.1.1</w:t>
      </w:r>
      <w:r w:rsidR="003C18B3" w:rsidRPr="003C18B3">
        <w:tab/>
        <w:t xml:space="preserve">Maximum output power for NR </w:t>
      </w:r>
      <w:bookmarkEnd w:id="131"/>
      <w:bookmarkEnd w:id="132"/>
      <w:bookmarkEnd w:id="133"/>
      <w:bookmarkEnd w:id="134"/>
      <w:bookmarkEnd w:id="135"/>
      <w:bookmarkEnd w:id="136"/>
      <w:bookmarkEnd w:id="137"/>
      <w:bookmarkEnd w:id="138"/>
      <w:bookmarkEnd w:id="139"/>
      <w:bookmarkEnd w:id="140"/>
      <w:bookmarkEnd w:id="141"/>
      <w:r w:rsidR="003417F8">
        <w:t>SL</w:t>
      </w:r>
      <w:r w:rsidR="00D07068">
        <w:t>-U</w:t>
      </w:r>
      <w:bookmarkEnd w:id="142"/>
    </w:p>
    <w:p w14:paraId="7986C341" w14:textId="77777777" w:rsidR="003C18B3" w:rsidRPr="003C18B3" w:rsidRDefault="00984FC3" w:rsidP="003C18B3">
      <w:pPr>
        <w:pStyle w:val="3"/>
        <w:ind w:left="1134" w:hanging="1134"/>
      </w:pPr>
      <w:bookmarkStart w:id="143" w:name="_Toc463997754"/>
      <w:bookmarkStart w:id="144" w:name="_Toc36034798"/>
      <w:bookmarkStart w:id="145" w:name="_Toc42537395"/>
      <w:bookmarkStart w:id="146" w:name="_Toc46356460"/>
      <w:bookmarkStart w:id="147" w:name="_Toc52566374"/>
      <w:bookmarkStart w:id="148" w:name="_Toc61187282"/>
      <w:bookmarkStart w:id="149" w:name="_Toc66398694"/>
      <w:bookmarkStart w:id="150" w:name="_Toc66398911"/>
      <w:bookmarkStart w:id="151" w:name="_Toc66432628"/>
      <w:bookmarkStart w:id="152" w:name="_Toc66433407"/>
      <w:bookmarkStart w:id="153" w:name="_Toc66436182"/>
      <w:bookmarkStart w:id="154" w:name="_Toc128644687"/>
      <w:r>
        <w:t>6</w:t>
      </w:r>
      <w:r w:rsidR="003C18B3" w:rsidRPr="003C18B3">
        <w:t>.1.2</w:t>
      </w:r>
      <w:r w:rsidR="003C18B3" w:rsidRPr="003C18B3">
        <w:tab/>
        <w:t xml:space="preserve">UE maximum output power </w:t>
      </w:r>
      <w:bookmarkEnd w:id="143"/>
      <w:r w:rsidR="003C18B3" w:rsidRPr="003C18B3">
        <w:t>reduction</w:t>
      </w:r>
      <w:bookmarkEnd w:id="144"/>
      <w:bookmarkEnd w:id="145"/>
      <w:bookmarkEnd w:id="146"/>
      <w:bookmarkEnd w:id="147"/>
      <w:bookmarkEnd w:id="148"/>
      <w:bookmarkEnd w:id="149"/>
      <w:bookmarkEnd w:id="150"/>
      <w:bookmarkEnd w:id="151"/>
      <w:bookmarkEnd w:id="152"/>
      <w:bookmarkEnd w:id="153"/>
      <w:r w:rsidR="00D07068" w:rsidRPr="00D07068">
        <w:t xml:space="preserve"> </w:t>
      </w:r>
      <w:r w:rsidR="00D07068" w:rsidRPr="003C18B3">
        <w:t xml:space="preserve">for NR </w:t>
      </w:r>
      <w:r w:rsidR="00D07068">
        <w:t>SL-U</w:t>
      </w:r>
      <w:bookmarkEnd w:id="154"/>
    </w:p>
    <w:p w14:paraId="41FD9916" w14:textId="3AD3118D" w:rsidR="003C18B3" w:rsidRPr="003C18B3" w:rsidRDefault="00984FC3" w:rsidP="003C18B3">
      <w:pPr>
        <w:pStyle w:val="3"/>
        <w:ind w:left="1134" w:hanging="1134"/>
      </w:pPr>
      <w:bookmarkStart w:id="155" w:name="_Toc463997759"/>
      <w:bookmarkStart w:id="156" w:name="_Toc36034800"/>
      <w:bookmarkStart w:id="157" w:name="_Toc42537397"/>
      <w:bookmarkStart w:id="158" w:name="_Toc46356462"/>
      <w:bookmarkStart w:id="159" w:name="_Toc52566376"/>
      <w:bookmarkStart w:id="160" w:name="_Toc61187284"/>
      <w:bookmarkStart w:id="161" w:name="_Toc66398696"/>
      <w:bookmarkStart w:id="162" w:name="_Toc66398913"/>
      <w:bookmarkStart w:id="163" w:name="_Toc66432630"/>
      <w:bookmarkStart w:id="164" w:name="_Toc66433409"/>
      <w:bookmarkStart w:id="165" w:name="_Toc66436184"/>
      <w:bookmarkStart w:id="166" w:name="_Toc128644688"/>
      <w:r>
        <w:t>6</w:t>
      </w:r>
      <w:r w:rsidR="003C18B3" w:rsidRPr="003C18B3">
        <w:t>.1.3</w:t>
      </w:r>
      <w:r w:rsidR="003C18B3" w:rsidRPr="003C18B3">
        <w:tab/>
      </w:r>
      <w:bookmarkEnd w:id="155"/>
      <w:bookmarkEnd w:id="156"/>
      <w:bookmarkEnd w:id="157"/>
      <w:bookmarkEnd w:id="158"/>
      <w:bookmarkEnd w:id="159"/>
      <w:bookmarkEnd w:id="160"/>
      <w:bookmarkEnd w:id="161"/>
      <w:bookmarkEnd w:id="162"/>
      <w:bookmarkEnd w:id="163"/>
      <w:bookmarkEnd w:id="164"/>
      <w:bookmarkEnd w:id="165"/>
      <w:r w:rsidR="00972421">
        <w:t>UE additional maximum output power reduction</w:t>
      </w:r>
      <w:r w:rsidR="00972421" w:rsidRPr="00D07068">
        <w:t xml:space="preserve"> </w:t>
      </w:r>
      <w:r w:rsidR="00D07068" w:rsidRPr="003C18B3">
        <w:t xml:space="preserve">for NR </w:t>
      </w:r>
      <w:r w:rsidR="00D07068">
        <w:t>SL-U</w:t>
      </w:r>
      <w:bookmarkEnd w:id="166"/>
    </w:p>
    <w:p w14:paraId="38E6C03A" w14:textId="77777777" w:rsidR="003C18B3" w:rsidRPr="003C18B3" w:rsidRDefault="00984FC3" w:rsidP="003C18B3">
      <w:pPr>
        <w:pStyle w:val="3"/>
        <w:ind w:left="1134" w:hanging="1134"/>
      </w:pPr>
      <w:bookmarkStart w:id="167" w:name="_Toc463997764"/>
      <w:bookmarkStart w:id="168" w:name="_Toc36034801"/>
      <w:bookmarkStart w:id="169" w:name="_Toc42537401"/>
      <w:bookmarkStart w:id="170" w:name="_Toc46356466"/>
      <w:bookmarkStart w:id="171" w:name="_Toc52566380"/>
      <w:bookmarkStart w:id="172" w:name="_Toc61187288"/>
      <w:bookmarkStart w:id="173" w:name="_Toc66398700"/>
      <w:bookmarkStart w:id="174" w:name="_Toc66398917"/>
      <w:bookmarkStart w:id="175" w:name="_Toc66432634"/>
      <w:bookmarkStart w:id="176" w:name="_Toc66433413"/>
      <w:bookmarkStart w:id="177" w:name="_Toc66436188"/>
      <w:bookmarkStart w:id="178" w:name="_Toc128644689"/>
      <w:r>
        <w:t>6</w:t>
      </w:r>
      <w:r w:rsidR="003C18B3" w:rsidRPr="003C18B3">
        <w:t>.1.4</w:t>
      </w:r>
      <w:r w:rsidR="003C18B3" w:rsidRPr="003C18B3">
        <w:tab/>
        <w:t xml:space="preserve">Configured transmitted power for NR </w:t>
      </w:r>
      <w:bookmarkEnd w:id="167"/>
      <w:bookmarkEnd w:id="168"/>
      <w:bookmarkEnd w:id="169"/>
      <w:bookmarkEnd w:id="170"/>
      <w:bookmarkEnd w:id="171"/>
      <w:bookmarkEnd w:id="172"/>
      <w:bookmarkEnd w:id="173"/>
      <w:bookmarkEnd w:id="174"/>
      <w:bookmarkEnd w:id="175"/>
      <w:bookmarkEnd w:id="176"/>
      <w:bookmarkEnd w:id="177"/>
      <w:r w:rsidR="003417F8">
        <w:t>SL</w:t>
      </w:r>
      <w:r w:rsidR="00D07068">
        <w:t>-U</w:t>
      </w:r>
      <w:bookmarkEnd w:id="178"/>
    </w:p>
    <w:p w14:paraId="076945BE" w14:textId="77777777" w:rsidR="003C18B3" w:rsidRPr="003C18B3" w:rsidRDefault="00984FC3" w:rsidP="003C18B3">
      <w:pPr>
        <w:pStyle w:val="3"/>
        <w:ind w:left="1134" w:hanging="1134"/>
      </w:pPr>
      <w:bookmarkStart w:id="179" w:name="_Toc463997765"/>
      <w:bookmarkStart w:id="180" w:name="_Toc36034802"/>
      <w:bookmarkStart w:id="181" w:name="_Toc42537402"/>
      <w:bookmarkStart w:id="182" w:name="_Toc46356467"/>
      <w:bookmarkStart w:id="183" w:name="_Toc52566381"/>
      <w:bookmarkStart w:id="184" w:name="_Toc61187289"/>
      <w:bookmarkStart w:id="185" w:name="_Toc66398701"/>
      <w:bookmarkStart w:id="186" w:name="_Toc66398918"/>
      <w:bookmarkStart w:id="187" w:name="_Toc66432635"/>
      <w:bookmarkStart w:id="188" w:name="_Toc66433414"/>
      <w:bookmarkStart w:id="189" w:name="_Toc66436189"/>
      <w:bookmarkStart w:id="190" w:name="_Toc128644690"/>
      <w:r>
        <w:t>6</w:t>
      </w:r>
      <w:r w:rsidR="003C18B3" w:rsidRPr="003C18B3">
        <w:t>.1.5</w:t>
      </w:r>
      <w:r w:rsidR="003C18B3" w:rsidRPr="003C18B3">
        <w:tab/>
        <w:t xml:space="preserve">Minimum output power for NR </w:t>
      </w:r>
      <w:bookmarkEnd w:id="179"/>
      <w:bookmarkEnd w:id="180"/>
      <w:bookmarkEnd w:id="181"/>
      <w:bookmarkEnd w:id="182"/>
      <w:bookmarkEnd w:id="183"/>
      <w:bookmarkEnd w:id="184"/>
      <w:bookmarkEnd w:id="185"/>
      <w:bookmarkEnd w:id="186"/>
      <w:bookmarkEnd w:id="187"/>
      <w:bookmarkEnd w:id="188"/>
      <w:bookmarkEnd w:id="189"/>
      <w:r w:rsidR="003417F8">
        <w:t>SL</w:t>
      </w:r>
      <w:r w:rsidR="00D07068">
        <w:t>-U</w:t>
      </w:r>
      <w:bookmarkEnd w:id="190"/>
    </w:p>
    <w:p w14:paraId="6CA5473D" w14:textId="77777777" w:rsidR="003C18B3" w:rsidRPr="003C18B3" w:rsidRDefault="00984FC3" w:rsidP="003C18B3">
      <w:pPr>
        <w:pStyle w:val="3"/>
        <w:ind w:left="1134" w:hanging="1134"/>
      </w:pPr>
      <w:bookmarkStart w:id="191" w:name="_Toc463997766"/>
      <w:bookmarkStart w:id="192" w:name="_Toc36034803"/>
      <w:bookmarkStart w:id="193" w:name="_Toc42537403"/>
      <w:bookmarkStart w:id="194" w:name="_Toc46356468"/>
      <w:bookmarkStart w:id="195" w:name="_Toc52566382"/>
      <w:bookmarkStart w:id="196" w:name="_Toc61187290"/>
      <w:bookmarkStart w:id="197" w:name="_Toc66398702"/>
      <w:bookmarkStart w:id="198" w:name="_Toc66398919"/>
      <w:bookmarkStart w:id="199" w:name="_Toc66432636"/>
      <w:bookmarkStart w:id="200" w:name="_Toc66433415"/>
      <w:bookmarkStart w:id="201" w:name="_Toc66436190"/>
      <w:bookmarkStart w:id="202" w:name="_Toc128644691"/>
      <w:r>
        <w:t>6</w:t>
      </w:r>
      <w:r w:rsidR="003C18B3" w:rsidRPr="003C18B3">
        <w:t>.1.6</w:t>
      </w:r>
      <w:r w:rsidR="003C18B3" w:rsidRPr="003C18B3">
        <w:tab/>
        <w:t xml:space="preserve">Transmit OFF power </w:t>
      </w:r>
      <w:r w:rsidR="001F1720">
        <w:t xml:space="preserve">for </w:t>
      </w:r>
      <w:r w:rsidR="003C18B3" w:rsidRPr="003C18B3">
        <w:t xml:space="preserve">NR </w:t>
      </w:r>
      <w:bookmarkEnd w:id="191"/>
      <w:bookmarkEnd w:id="192"/>
      <w:bookmarkEnd w:id="193"/>
      <w:bookmarkEnd w:id="194"/>
      <w:bookmarkEnd w:id="195"/>
      <w:bookmarkEnd w:id="196"/>
      <w:bookmarkEnd w:id="197"/>
      <w:bookmarkEnd w:id="198"/>
      <w:bookmarkEnd w:id="199"/>
      <w:bookmarkEnd w:id="200"/>
      <w:bookmarkEnd w:id="201"/>
      <w:r w:rsidR="003417F8">
        <w:t>SL</w:t>
      </w:r>
      <w:r w:rsidR="00D07068">
        <w:t>-U</w:t>
      </w:r>
      <w:bookmarkEnd w:id="202"/>
    </w:p>
    <w:p w14:paraId="1BAAD85D" w14:textId="77777777" w:rsidR="003C18B3" w:rsidRPr="003C18B3" w:rsidRDefault="00984FC3" w:rsidP="003C18B3">
      <w:pPr>
        <w:pStyle w:val="3"/>
        <w:ind w:left="1134" w:hanging="1134"/>
      </w:pPr>
      <w:bookmarkStart w:id="203" w:name="_Toc463997767"/>
      <w:bookmarkStart w:id="204" w:name="_Toc36034804"/>
      <w:bookmarkStart w:id="205" w:name="_Toc42537404"/>
      <w:bookmarkStart w:id="206" w:name="_Toc46356469"/>
      <w:bookmarkStart w:id="207" w:name="_Toc52566383"/>
      <w:bookmarkStart w:id="208" w:name="_Toc61187291"/>
      <w:bookmarkStart w:id="209" w:name="_Toc66398703"/>
      <w:bookmarkStart w:id="210" w:name="_Toc66398920"/>
      <w:bookmarkStart w:id="211" w:name="_Toc66432637"/>
      <w:bookmarkStart w:id="212" w:name="_Toc66433416"/>
      <w:bookmarkStart w:id="213" w:name="_Toc66436191"/>
      <w:bookmarkStart w:id="214" w:name="_Toc128644692"/>
      <w:r>
        <w:t>6</w:t>
      </w:r>
      <w:r w:rsidR="003C18B3" w:rsidRPr="003C18B3">
        <w:t>.1.7</w:t>
      </w:r>
      <w:r w:rsidR="003C18B3" w:rsidRPr="003C18B3">
        <w:tab/>
        <w:t xml:space="preserve">ON/OFF time mask for NR </w:t>
      </w:r>
      <w:bookmarkEnd w:id="203"/>
      <w:bookmarkEnd w:id="204"/>
      <w:bookmarkEnd w:id="205"/>
      <w:bookmarkEnd w:id="206"/>
      <w:bookmarkEnd w:id="207"/>
      <w:bookmarkEnd w:id="208"/>
      <w:bookmarkEnd w:id="209"/>
      <w:bookmarkEnd w:id="210"/>
      <w:bookmarkEnd w:id="211"/>
      <w:bookmarkEnd w:id="212"/>
      <w:bookmarkEnd w:id="213"/>
      <w:r w:rsidR="003417F8">
        <w:t>SL</w:t>
      </w:r>
      <w:r w:rsidR="00D07068">
        <w:t>-U</w:t>
      </w:r>
      <w:bookmarkEnd w:id="214"/>
    </w:p>
    <w:p w14:paraId="043B1C2A" w14:textId="77777777" w:rsidR="003C18B3" w:rsidRPr="003C18B3" w:rsidRDefault="00984FC3" w:rsidP="003C18B3">
      <w:pPr>
        <w:pStyle w:val="3"/>
        <w:ind w:left="1134" w:hanging="1134"/>
      </w:pPr>
      <w:bookmarkStart w:id="215" w:name="_Toc463997768"/>
      <w:bookmarkStart w:id="216" w:name="_Toc36034808"/>
      <w:bookmarkStart w:id="217" w:name="_Toc42537408"/>
      <w:bookmarkStart w:id="218" w:name="_Toc46356473"/>
      <w:bookmarkStart w:id="219" w:name="_Toc52566387"/>
      <w:bookmarkStart w:id="220" w:name="_Toc61187295"/>
      <w:bookmarkStart w:id="221" w:name="_Toc66398707"/>
      <w:bookmarkStart w:id="222" w:name="_Toc66398924"/>
      <w:bookmarkStart w:id="223" w:name="_Toc66432641"/>
      <w:bookmarkStart w:id="224" w:name="_Toc66433420"/>
      <w:bookmarkStart w:id="225" w:name="_Toc66436195"/>
      <w:bookmarkStart w:id="226" w:name="_Toc128644693"/>
      <w:r>
        <w:t>6</w:t>
      </w:r>
      <w:r w:rsidR="003C18B3" w:rsidRPr="003C18B3">
        <w:t>.1.8</w:t>
      </w:r>
      <w:r w:rsidR="003C18B3" w:rsidRPr="003C18B3">
        <w:tab/>
        <w:t xml:space="preserve">Power control for NR </w:t>
      </w:r>
      <w:bookmarkEnd w:id="215"/>
      <w:bookmarkEnd w:id="216"/>
      <w:bookmarkEnd w:id="217"/>
      <w:bookmarkEnd w:id="218"/>
      <w:bookmarkEnd w:id="219"/>
      <w:bookmarkEnd w:id="220"/>
      <w:bookmarkEnd w:id="221"/>
      <w:bookmarkEnd w:id="222"/>
      <w:bookmarkEnd w:id="223"/>
      <w:bookmarkEnd w:id="224"/>
      <w:bookmarkEnd w:id="225"/>
      <w:r w:rsidR="003417F8">
        <w:t>SL</w:t>
      </w:r>
      <w:r w:rsidR="00D07068">
        <w:t>-U</w:t>
      </w:r>
      <w:bookmarkEnd w:id="226"/>
    </w:p>
    <w:p w14:paraId="6AB42975" w14:textId="77777777" w:rsidR="003C18B3" w:rsidRPr="003C18B3" w:rsidRDefault="00984FC3" w:rsidP="003C18B3">
      <w:pPr>
        <w:pStyle w:val="3"/>
        <w:ind w:left="1134" w:hanging="1134"/>
      </w:pPr>
      <w:bookmarkStart w:id="227" w:name="_Toc463997770"/>
      <w:bookmarkStart w:id="228" w:name="_Toc36034810"/>
      <w:bookmarkStart w:id="229" w:name="_Toc42537410"/>
      <w:bookmarkStart w:id="230" w:name="_Toc46356475"/>
      <w:bookmarkStart w:id="231" w:name="_Toc52566389"/>
      <w:bookmarkStart w:id="232" w:name="_Toc61187297"/>
      <w:bookmarkStart w:id="233" w:name="_Toc66398709"/>
      <w:bookmarkStart w:id="234" w:name="_Toc66398926"/>
      <w:bookmarkStart w:id="235" w:name="_Toc66432643"/>
      <w:bookmarkStart w:id="236" w:name="_Toc66433422"/>
      <w:bookmarkStart w:id="237" w:name="_Toc66436197"/>
      <w:bookmarkStart w:id="238" w:name="_Toc128644694"/>
      <w:r>
        <w:t>6</w:t>
      </w:r>
      <w:r w:rsidR="003C18B3" w:rsidRPr="003C18B3">
        <w:t>.1.9</w:t>
      </w:r>
      <w:r w:rsidR="003C18B3" w:rsidRPr="003C18B3">
        <w:tab/>
        <w:t xml:space="preserve">Transmit signal quality for NR </w:t>
      </w:r>
      <w:bookmarkEnd w:id="227"/>
      <w:bookmarkEnd w:id="228"/>
      <w:bookmarkEnd w:id="229"/>
      <w:bookmarkEnd w:id="230"/>
      <w:bookmarkEnd w:id="231"/>
      <w:bookmarkEnd w:id="232"/>
      <w:bookmarkEnd w:id="233"/>
      <w:bookmarkEnd w:id="234"/>
      <w:bookmarkEnd w:id="235"/>
      <w:bookmarkEnd w:id="236"/>
      <w:bookmarkEnd w:id="237"/>
      <w:r w:rsidR="003417F8">
        <w:t>SL</w:t>
      </w:r>
      <w:r w:rsidR="00D07068">
        <w:t>-U</w:t>
      </w:r>
      <w:bookmarkEnd w:id="238"/>
    </w:p>
    <w:p w14:paraId="1CA7622B" w14:textId="77777777" w:rsidR="003C18B3" w:rsidRPr="00984FC3" w:rsidRDefault="00984FC3" w:rsidP="00984FC3">
      <w:pPr>
        <w:pStyle w:val="3"/>
        <w:ind w:left="1134" w:hanging="1134"/>
      </w:pPr>
      <w:bookmarkStart w:id="239" w:name="_Toc463997777"/>
      <w:bookmarkStart w:id="240" w:name="_Toc36034817"/>
      <w:bookmarkStart w:id="241" w:name="_Toc42537417"/>
      <w:bookmarkStart w:id="242" w:name="_Toc46356482"/>
      <w:bookmarkStart w:id="243" w:name="_Toc52566396"/>
      <w:bookmarkStart w:id="244" w:name="_Toc61187304"/>
      <w:bookmarkStart w:id="245" w:name="_Toc66398716"/>
      <w:bookmarkStart w:id="246" w:name="_Toc66398933"/>
      <w:bookmarkStart w:id="247" w:name="_Toc66432650"/>
      <w:bookmarkStart w:id="248" w:name="_Toc66433429"/>
      <w:bookmarkStart w:id="249" w:name="_Toc66436204"/>
      <w:bookmarkStart w:id="250" w:name="_Toc128644695"/>
      <w:r w:rsidRPr="00984FC3">
        <w:t>6</w:t>
      </w:r>
      <w:r w:rsidR="003C18B3" w:rsidRPr="00984FC3">
        <w:t>.1.10</w:t>
      </w:r>
      <w:r w:rsidR="003C18B3" w:rsidRPr="00984FC3">
        <w:tab/>
      </w:r>
      <w:r w:rsidR="00EC2D84">
        <w:t>S</w:t>
      </w:r>
      <w:r w:rsidR="003C18B3" w:rsidRPr="00984FC3">
        <w:t xml:space="preserve">pectrum emission mask for </w:t>
      </w:r>
      <w:bookmarkEnd w:id="239"/>
      <w:bookmarkEnd w:id="240"/>
      <w:bookmarkEnd w:id="241"/>
      <w:bookmarkEnd w:id="242"/>
      <w:bookmarkEnd w:id="243"/>
      <w:bookmarkEnd w:id="244"/>
      <w:bookmarkEnd w:id="245"/>
      <w:bookmarkEnd w:id="246"/>
      <w:bookmarkEnd w:id="247"/>
      <w:bookmarkEnd w:id="248"/>
      <w:bookmarkEnd w:id="249"/>
      <w:r w:rsidR="00D07068">
        <w:t xml:space="preserve">NR </w:t>
      </w:r>
      <w:r w:rsidR="003417F8">
        <w:t>SL</w:t>
      </w:r>
      <w:r w:rsidR="00D07068">
        <w:t>-U</w:t>
      </w:r>
      <w:bookmarkEnd w:id="250"/>
    </w:p>
    <w:p w14:paraId="5C6DDE57" w14:textId="77777777" w:rsidR="003C18B3" w:rsidRPr="003C18B3" w:rsidRDefault="00984FC3" w:rsidP="003C18B3">
      <w:pPr>
        <w:pStyle w:val="3"/>
        <w:ind w:left="1134" w:hanging="1134"/>
      </w:pPr>
      <w:bookmarkStart w:id="251" w:name="_Toc463997779"/>
      <w:bookmarkStart w:id="252" w:name="_Toc36034819"/>
      <w:bookmarkStart w:id="253" w:name="_Toc42537419"/>
      <w:bookmarkStart w:id="254" w:name="_Toc46356484"/>
      <w:bookmarkStart w:id="255" w:name="_Toc52566398"/>
      <w:bookmarkStart w:id="256" w:name="_Toc61187306"/>
      <w:bookmarkStart w:id="257" w:name="_Toc66398718"/>
      <w:bookmarkStart w:id="258" w:name="_Toc66398935"/>
      <w:bookmarkStart w:id="259" w:name="_Toc66432652"/>
      <w:bookmarkStart w:id="260" w:name="_Toc66433431"/>
      <w:bookmarkStart w:id="261" w:name="_Toc66436206"/>
      <w:bookmarkStart w:id="262" w:name="_Toc128644696"/>
      <w:r>
        <w:t>6</w:t>
      </w:r>
      <w:r w:rsidR="003C18B3" w:rsidRPr="003C18B3">
        <w:t>.1.11</w:t>
      </w:r>
      <w:r w:rsidR="003C18B3" w:rsidRPr="003C18B3">
        <w:tab/>
        <w:t xml:space="preserve">ACLR requirements for </w:t>
      </w:r>
      <w:bookmarkEnd w:id="251"/>
      <w:bookmarkEnd w:id="252"/>
      <w:bookmarkEnd w:id="253"/>
      <w:bookmarkEnd w:id="254"/>
      <w:bookmarkEnd w:id="255"/>
      <w:bookmarkEnd w:id="256"/>
      <w:bookmarkEnd w:id="257"/>
      <w:bookmarkEnd w:id="258"/>
      <w:bookmarkEnd w:id="259"/>
      <w:bookmarkEnd w:id="260"/>
      <w:bookmarkEnd w:id="261"/>
      <w:r w:rsidR="00D07068">
        <w:t xml:space="preserve">NR </w:t>
      </w:r>
      <w:r w:rsidR="003417F8">
        <w:t>SL</w:t>
      </w:r>
      <w:r w:rsidR="00D07068">
        <w:t>-U</w:t>
      </w:r>
      <w:bookmarkEnd w:id="262"/>
    </w:p>
    <w:p w14:paraId="7DF79DD2" w14:textId="77777777" w:rsidR="003C18B3" w:rsidRPr="003C18B3" w:rsidRDefault="00984FC3" w:rsidP="003C18B3">
      <w:pPr>
        <w:pStyle w:val="3"/>
        <w:ind w:left="1134" w:hanging="1134"/>
      </w:pPr>
      <w:bookmarkStart w:id="263" w:name="_Toc463997780"/>
      <w:bookmarkStart w:id="264" w:name="_Toc36034820"/>
      <w:bookmarkStart w:id="265" w:name="_Toc42537420"/>
      <w:bookmarkStart w:id="266" w:name="_Toc46356485"/>
      <w:bookmarkStart w:id="267" w:name="_Toc52566399"/>
      <w:bookmarkStart w:id="268" w:name="_Toc61187307"/>
      <w:bookmarkStart w:id="269" w:name="_Toc66398719"/>
      <w:bookmarkStart w:id="270" w:name="_Toc66398936"/>
      <w:bookmarkStart w:id="271" w:name="_Toc66432653"/>
      <w:bookmarkStart w:id="272" w:name="_Toc66433432"/>
      <w:bookmarkStart w:id="273" w:name="_Toc66436207"/>
      <w:bookmarkStart w:id="274" w:name="_Toc128644697"/>
      <w:r>
        <w:t>6</w:t>
      </w:r>
      <w:r w:rsidR="003C18B3" w:rsidRPr="003C18B3">
        <w:t>.1.12</w:t>
      </w:r>
      <w:r w:rsidR="003C18B3" w:rsidRPr="003C18B3">
        <w:tab/>
        <w:t>Spurious emission</w:t>
      </w:r>
      <w:r w:rsidR="001F1720">
        <w:t>s</w:t>
      </w:r>
      <w:r w:rsidR="003C18B3" w:rsidRPr="003C18B3">
        <w:t xml:space="preserve"> for </w:t>
      </w:r>
      <w:bookmarkEnd w:id="263"/>
      <w:bookmarkEnd w:id="264"/>
      <w:bookmarkEnd w:id="265"/>
      <w:bookmarkEnd w:id="266"/>
      <w:bookmarkEnd w:id="267"/>
      <w:bookmarkEnd w:id="268"/>
      <w:bookmarkEnd w:id="269"/>
      <w:bookmarkEnd w:id="270"/>
      <w:bookmarkEnd w:id="271"/>
      <w:bookmarkEnd w:id="272"/>
      <w:bookmarkEnd w:id="273"/>
      <w:r w:rsidR="00D07068">
        <w:t xml:space="preserve">NR </w:t>
      </w:r>
      <w:r w:rsidR="003417F8">
        <w:t>SL</w:t>
      </w:r>
      <w:r w:rsidR="00D07068">
        <w:t>-U</w:t>
      </w:r>
      <w:bookmarkEnd w:id="274"/>
    </w:p>
    <w:p w14:paraId="1F6E88E9" w14:textId="77777777" w:rsidR="003C18B3" w:rsidRPr="003C18B3" w:rsidRDefault="00984FC3" w:rsidP="003C18B3">
      <w:pPr>
        <w:pStyle w:val="3"/>
        <w:ind w:left="1134" w:hanging="1134"/>
      </w:pPr>
      <w:bookmarkStart w:id="275" w:name="_Toc463997781"/>
      <w:bookmarkStart w:id="276" w:name="_Toc36034821"/>
      <w:bookmarkStart w:id="277" w:name="_Toc42537421"/>
      <w:bookmarkStart w:id="278" w:name="_Toc46356486"/>
      <w:bookmarkStart w:id="279" w:name="_Toc52566400"/>
      <w:bookmarkStart w:id="280" w:name="_Toc61187308"/>
      <w:bookmarkStart w:id="281" w:name="_Toc66398720"/>
      <w:bookmarkStart w:id="282" w:name="_Toc66398937"/>
      <w:bookmarkStart w:id="283" w:name="_Toc66432654"/>
      <w:bookmarkStart w:id="284" w:name="_Toc66433433"/>
      <w:bookmarkStart w:id="285" w:name="_Toc66436208"/>
      <w:bookmarkStart w:id="286" w:name="_Toc128644698"/>
      <w:r>
        <w:t>6</w:t>
      </w:r>
      <w:r w:rsidR="003C18B3" w:rsidRPr="003C18B3">
        <w:t>.1.13</w:t>
      </w:r>
      <w:r w:rsidR="003C18B3" w:rsidRPr="003C18B3">
        <w:tab/>
        <w:t xml:space="preserve">Spurious emission band UE co-existence for </w:t>
      </w:r>
      <w:bookmarkEnd w:id="275"/>
      <w:bookmarkEnd w:id="276"/>
      <w:bookmarkEnd w:id="277"/>
      <w:bookmarkEnd w:id="278"/>
      <w:bookmarkEnd w:id="279"/>
      <w:bookmarkEnd w:id="280"/>
      <w:bookmarkEnd w:id="281"/>
      <w:bookmarkEnd w:id="282"/>
      <w:bookmarkEnd w:id="283"/>
      <w:bookmarkEnd w:id="284"/>
      <w:bookmarkEnd w:id="285"/>
      <w:r w:rsidR="00D07068">
        <w:t xml:space="preserve">NR </w:t>
      </w:r>
      <w:r w:rsidR="003417F8">
        <w:t>SL</w:t>
      </w:r>
      <w:r w:rsidR="00D07068">
        <w:t>-U</w:t>
      </w:r>
      <w:bookmarkEnd w:id="286"/>
    </w:p>
    <w:p w14:paraId="6E8723CA" w14:textId="77777777" w:rsidR="003C18B3" w:rsidRPr="003C18B3" w:rsidRDefault="00984FC3" w:rsidP="003C18B3">
      <w:pPr>
        <w:pStyle w:val="3"/>
        <w:ind w:left="1134" w:hanging="1134"/>
      </w:pPr>
      <w:bookmarkStart w:id="287" w:name="_Toc36034822"/>
      <w:bookmarkStart w:id="288" w:name="_Toc42537422"/>
      <w:bookmarkStart w:id="289" w:name="_Toc46356487"/>
      <w:bookmarkStart w:id="290" w:name="_Toc52566401"/>
      <w:bookmarkStart w:id="291" w:name="_Toc61187309"/>
      <w:bookmarkStart w:id="292" w:name="_Toc66398721"/>
      <w:bookmarkStart w:id="293" w:name="_Toc66398938"/>
      <w:bookmarkStart w:id="294" w:name="_Toc66432655"/>
      <w:bookmarkStart w:id="295" w:name="_Toc66433434"/>
      <w:bookmarkStart w:id="296" w:name="_Toc66436209"/>
      <w:bookmarkStart w:id="297" w:name="_Toc128644699"/>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287"/>
      <w:bookmarkEnd w:id="288"/>
      <w:bookmarkEnd w:id="289"/>
      <w:bookmarkEnd w:id="290"/>
      <w:bookmarkEnd w:id="291"/>
      <w:bookmarkEnd w:id="292"/>
      <w:bookmarkEnd w:id="293"/>
      <w:bookmarkEnd w:id="294"/>
      <w:bookmarkEnd w:id="295"/>
      <w:bookmarkEnd w:id="296"/>
      <w:r w:rsidR="003417F8">
        <w:t>SL</w:t>
      </w:r>
      <w:r w:rsidR="00D07068">
        <w:t>-U</w:t>
      </w:r>
      <w:bookmarkEnd w:id="297"/>
    </w:p>
    <w:p w14:paraId="5174F1B8" w14:textId="77777777" w:rsidR="00424487" w:rsidRPr="003C18B3" w:rsidRDefault="00424487" w:rsidP="00424487"/>
    <w:p w14:paraId="0E6A0B12" w14:textId="103E8470" w:rsidR="00B20F6B" w:rsidRPr="00225354" w:rsidRDefault="00B20F6B" w:rsidP="00B20F6B">
      <w:pPr>
        <w:pStyle w:val="2"/>
        <w:ind w:left="1134" w:hanging="1134"/>
      </w:pPr>
      <w:bookmarkStart w:id="298" w:name="_Toc128644700"/>
      <w:r>
        <w:lastRenderedPageBreak/>
        <w:t>6</w:t>
      </w:r>
      <w:r w:rsidRPr="00225354">
        <w:t>.2</w:t>
      </w:r>
      <w:r w:rsidRPr="00225354">
        <w:tab/>
      </w:r>
      <w:r>
        <w:t>Tx requirements</w:t>
      </w:r>
      <w:r w:rsidRPr="00B20F6B">
        <w:t xml:space="preserve"> </w:t>
      </w:r>
      <w:r>
        <w:t xml:space="preserve">for </w:t>
      </w:r>
      <w:r w:rsidRPr="0087716F">
        <w:t>inter-band con-current operation</w:t>
      </w:r>
      <w:bookmarkEnd w:id="298"/>
    </w:p>
    <w:p w14:paraId="1537623F" w14:textId="14230FBA" w:rsidR="00A737C6" w:rsidRPr="003C18B3" w:rsidRDefault="00A737C6" w:rsidP="00A737C6">
      <w:pPr>
        <w:pStyle w:val="3"/>
        <w:ind w:left="1134" w:hanging="1134"/>
      </w:pPr>
      <w:bookmarkStart w:id="299" w:name="_Toc128644701"/>
      <w:r>
        <w:t>6</w:t>
      </w:r>
      <w:r w:rsidRPr="003C18B3">
        <w:t>.</w:t>
      </w:r>
      <w:r>
        <w:t>2</w:t>
      </w:r>
      <w:r w:rsidRPr="003C18B3">
        <w:t>.1</w:t>
      </w:r>
      <w:r w:rsidRPr="003C18B3">
        <w:tab/>
        <w:t xml:space="preserve">Maximum output power </w:t>
      </w:r>
      <w:bookmarkStart w:id="300" w:name="_Hlk126143720"/>
      <w:r w:rsidRPr="003C18B3">
        <w:t xml:space="preserve">for </w:t>
      </w:r>
      <w:r w:rsidR="00D438F4" w:rsidRPr="00D438F4">
        <w:t>inter-band</w:t>
      </w:r>
      <w:r w:rsidR="003417F8" w:rsidRPr="0087716F">
        <w:t xml:space="preserve"> </w:t>
      </w:r>
      <w:r w:rsidR="00865605" w:rsidRPr="0087716F">
        <w:t>con-current operation</w:t>
      </w:r>
      <w:bookmarkEnd w:id="299"/>
      <w:bookmarkEnd w:id="300"/>
    </w:p>
    <w:p w14:paraId="08C0C0EA" w14:textId="201F041A" w:rsidR="00A737C6" w:rsidRPr="003C18B3" w:rsidRDefault="00A737C6" w:rsidP="00A737C6">
      <w:pPr>
        <w:pStyle w:val="3"/>
        <w:ind w:left="1134" w:hanging="1134"/>
      </w:pPr>
      <w:bookmarkStart w:id="301" w:name="_Toc128644702"/>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01"/>
    </w:p>
    <w:p w14:paraId="65B5830F" w14:textId="49C950D6" w:rsidR="00A737C6" w:rsidRPr="003C18B3" w:rsidRDefault="00A737C6" w:rsidP="00A737C6">
      <w:pPr>
        <w:pStyle w:val="3"/>
        <w:ind w:left="1134" w:hanging="1134"/>
      </w:pPr>
      <w:bookmarkStart w:id="302" w:name="_Toc128644703"/>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02"/>
    </w:p>
    <w:p w14:paraId="7F71BD2C" w14:textId="01746725" w:rsidR="00A737C6" w:rsidRPr="003C18B3" w:rsidRDefault="00A737C6" w:rsidP="00A737C6">
      <w:pPr>
        <w:pStyle w:val="3"/>
        <w:ind w:left="1134" w:hanging="1134"/>
      </w:pPr>
      <w:bookmarkStart w:id="303" w:name="_Toc128644704"/>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303"/>
    </w:p>
    <w:p w14:paraId="4973424F" w14:textId="69A5948F" w:rsidR="00A737C6" w:rsidRPr="003C18B3" w:rsidRDefault="00A737C6" w:rsidP="00A737C6">
      <w:pPr>
        <w:pStyle w:val="3"/>
        <w:ind w:left="1134" w:hanging="1134"/>
      </w:pPr>
      <w:bookmarkStart w:id="304" w:name="_Toc128644705"/>
      <w:r>
        <w:t>6</w:t>
      </w:r>
      <w:r w:rsidRPr="003C18B3">
        <w:t>.</w:t>
      </w:r>
      <w:r>
        <w:t>2</w:t>
      </w:r>
      <w:r w:rsidRPr="003C18B3">
        <w:t>.5</w:t>
      </w:r>
      <w:r w:rsidRPr="003C18B3">
        <w:tab/>
        <w:t xml:space="preserve">Minimum output power </w:t>
      </w:r>
      <w:r w:rsidR="00D438F4" w:rsidRPr="00D438F4">
        <w:t>for inter-band con-current operation</w:t>
      </w:r>
      <w:bookmarkEnd w:id="304"/>
    </w:p>
    <w:p w14:paraId="65C3BE51" w14:textId="104132E8" w:rsidR="00A737C6" w:rsidRPr="003C18B3" w:rsidRDefault="00A737C6" w:rsidP="00A737C6">
      <w:pPr>
        <w:pStyle w:val="3"/>
        <w:ind w:left="1134" w:hanging="1134"/>
      </w:pPr>
      <w:bookmarkStart w:id="305" w:name="_Toc128644706"/>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305"/>
    </w:p>
    <w:p w14:paraId="21691FAA" w14:textId="304A9E03" w:rsidR="00A737C6" w:rsidRPr="003C18B3" w:rsidRDefault="00A737C6" w:rsidP="00A737C6">
      <w:pPr>
        <w:pStyle w:val="3"/>
        <w:ind w:left="1134" w:hanging="1134"/>
      </w:pPr>
      <w:bookmarkStart w:id="306" w:name="_Toc128644707"/>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306"/>
    </w:p>
    <w:p w14:paraId="58F0885C" w14:textId="399CA79E" w:rsidR="00A737C6" w:rsidRPr="003C18B3" w:rsidRDefault="00A737C6" w:rsidP="00A737C6">
      <w:pPr>
        <w:pStyle w:val="3"/>
        <w:ind w:left="1134" w:hanging="1134"/>
      </w:pPr>
      <w:bookmarkStart w:id="307" w:name="_Toc128644708"/>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307"/>
    </w:p>
    <w:p w14:paraId="1EAC15D4" w14:textId="49D719A9" w:rsidR="00A737C6" w:rsidRPr="003C18B3" w:rsidRDefault="00A737C6" w:rsidP="00A737C6">
      <w:pPr>
        <w:pStyle w:val="3"/>
        <w:ind w:left="1134" w:hanging="1134"/>
      </w:pPr>
      <w:bookmarkStart w:id="308" w:name="_Toc128644709"/>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308"/>
    </w:p>
    <w:p w14:paraId="4ACE28C7" w14:textId="5C004A40" w:rsidR="00A737C6" w:rsidRPr="00984FC3" w:rsidRDefault="00A737C6" w:rsidP="00A737C6">
      <w:pPr>
        <w:pStyle w:val="3"/>
        <w:ind w:left="1134" w:hanging="1134"/>
      </w:pPr>
      <w:bookmarkStart w:id="309" w:name="_Toc128644710"/>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309"/>
    </w:p>
    <w:p w14:paraId="61FF2E10" w14:textId="122D5BA2" w:rsidR="00A737C6" w:rsidRPr="003C18B3" w:rsidRDefault="00A737C6" w:rsidP="00A737C6">
      <w:pPr>
        <w:pStyle w:val="3"/>
        <w:ind w:left="1134" w:hanging="1134"/>
      </w:pPr>
      <w:bookmarkStart w:id="310" w:name="_Toc128644711"/>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310"/>
    </w:p>
    <w:p w14:paraId="1596F880" w14:textId="71211C48" w:rsidR="00A737C6" w:rsidRPr="003C18B3" w:rsidRDefault="00A737C6" w:rsidP="00A737C6">
      <w:pPr>
        <w:pStyle w:val="3"/>
        <w:ind w:left="1134" w:hanging="1134"/>
      </w:pPr>
      <w:bookmarkStart w:id="311" w:name="_Toc128644712"/>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311"/>
    </w:p>
    <w:p w14:paraId="5BC8146D" w14:textId="77777777" w:rsidR="00A737C6" w:rsidRPr="003C18B3" w:rsidRDefault="00A737C6" w:rsidP="00A737C6">
      <w:pPr>
        <w:pStyle w:val="3"/>
        <w:ind w:left="1134" w:hanging="1134"/>
      </w:pPr>
      <w:bookmarkStart w:id="312" w:name="_Toc128644713"/>
      <w:r>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312"/>
    </w:p>
    <w:p w14:paraId="25C46FD8" w14:textId="1E46EC78" w:rsidR="00A737C6" w:rsidRPr="003C18B3" w:rsidRDefault="00A737C6" w:rsidP="00A737C6">
      <w:pPr>
        <w:pStyle w:val="3"/>
        <w:ind w:left="1134" w:hanging="1134"/>
      </w:pPr>
      <w:bookmarkStart w:id="313" w:name="_Toc128644714"/>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313"/>
    </w:p>
    <w:p w14:paraId="7C036790" w14:textId="77777777" w:rsidR="005904B9" w:rsidRPr="00B20F6B" w:rsidRDefault="005904B9" w:rsidP="001C12CD"/>
    <w:p w14:paraId="29A90510" w14:textId="77777777" w:rsidR="00AA359A" w:rsidRDefault="00AA359A" w:rsidP="0005345C">
      <w:pPr>
        <w:pStyle w:val="1"/>
        <w:ind w:left="1134" w:hanging="1134"/>
      </w:pPr>
      <w:bookmarkStart w:id="314" w:name="_Toc128644715"/>
      <w:r w:rsidRPr="0005345C">
        <w:t>7</w:t>
      </w:r>
      <w:r w:rsidRPr="004D36BF">
        <w:tab/>
      </w:r>
      <w:r w:rsidRPr="0005345C">
        <w:t xml:space="preserve">Receiver characteristics for </w:t>
      </w:r>
      <w:r w:rsidR="00A4533E">
        <w:t xml:space="preserve">NR </w:t>
      </w:r>
      <w:r w:rsidRPr="0005345C">
        <w:t>SL evolution</w:t>
      </w:r>
      <w:bookmarkEnd w:id="314"/>
    </w:p>
    <w:p w14:paraId="5433F321" w14:textId="6EC8AF4E" w:rsidR="00EA267F" w:rsidRDefault="00EA267F" w:rsidP="00EA267F">
      <w:pPr>
        <w:pStyle w:val="2"/>
        <w:ind w:left="1134" w:hanging="1134"/>
      </w:pPr>
      <w:bookmarkStart w:id="315" w:name="_Toc128644716"/>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315"/>
    </w:p>
    <w:p w14:paraId="68031B4B" w14:textId="77777777" w:rsidR="00EA267F" w:rsidRDefault="00EA267F" w:rsidP="00EA267F">
      <w:pPr>
        <w:pStyle w:val="3"/>
      </w:pPr>
      <w:bookmarkStart w:id="316" w:name="_Toc463997783"/>
      <w:bookmarkStart w:id="317" w:name="_Toc36034826"/>
      <w:bookmarkStart w:id="318" w:name="_Toc42537426"/>
      <w:bookmarkStart w:id="319" w:name="_Toc46356491"/>
      <w:bookmarkStart w:id="320" w:name="_Toc52566405"/>
      <w:bookmarkStart w:id="321" w:name="_Toc61187313"/>
      <w:bookmarkStart w:id="322" w:name="_Toc66398725"/>
      <w:bookmarkStart w:id="323" w:name="_Toc66398942"/>
      <w:bookmarkStart w:id="324" w:name="_Toc66432659"/>
      <w:bookmarkStart w:id="325" w:name="_Toc66433438"/>
      <w:bookmarkStart w:id="326" w:name="_Toc66436213"/>
      <w:bookmarkStart w:id="327" w:name="_Toc128644717"/>
      <w:r>
        <w:t>7</w:t>
      </w:r>
      <w:r w:rsidRPr="0087716F">
        <w:t>.1.1</w:t>
      </w:r>
      <w:r w:rsidRPr="0087716F">
        <w:tab/>
        <w:t>Reference sensitivity power level</w:t>
      </w:r>
      <w:bookmarkEnd w:id="316"/>
      <w:bookmarkEnd w:id="317"/>
      <w:bookmarkEnd w:id="318"/>
      <w:bookmarkEnd w:id="319"/>
      <w:bookmarkEnd w:id="320"/>
      <w:bookmarkEnd w:id="321"/>
      <w:bookmarkEnd w:id="322"/>
      <w:bookmarkEnd w:id="323"/>
      <w:bookmarkEnd w:id="324"/>
      <w:bookmarkEnd w:id="325"/>
      <w:bookmarkEnd w:id="326"/>
      <w:r w:rsidR="00997A7A">
        <w:t xml:space="preserve"> for NR SL</w:t>
      </w:r>
      <w:r w:rsidR="00D07068">
        <w:t>-U</w:t>
      </w:r>
      <w:bookmarkEnd w:id="327"/>
    </w:p>
    <w:p w14:paraId="5A3AF213" w14:textId="77777777" w:rsidR="00EA267F" w:rsidRDefault="00EA267F" w:rsidP="00EA267F">
      <w:pPr>
        <w:pStyle w:val="3"/>
      </w:pPr>
      <w:bookmarkStart w:id="328" w:name="_Toc463997784"/>
      <w:bookmarkStart w:id="329" w:name="_Toc36034827"/>
      <w:bookmarkStart w:id="330" w:name="_Toc42537427"/>
      <w:bookmarkStart w:id="331" w:name="_Toc46356492"/>
      <w:bookmarkStart w:id="332" w:name="_Toc52566406"/>
      <w:bookmarkStart w:id="333" w:name="_Toc61187314"/>
      <w:bookmarkStart w:id="334" w:name="_Toc66398726"/>
      <w:bookmarkStart w:id="335" w:name="_Toc66398943"/>
      <w:bookmarkStart w:id="336" w:name="_Toc66432660"/>
      <w:bookmarkStart w:id="337" w:name="_Toc66433439"/>
      <w:bookmarkStart w:id="338" w:name="_Toc66436214"/>
      <w:bookmarkStart w:id="339" w:name="_Toc128644718"/>
      <w:r>
        <w:t>7</w:t>
      </w:r>
      <w:r w:rsidRPr="0087716F">
        <w:t>.1.2</w:t>
      </w:r>
      <w:r w:rsidRPr="0087716F">
        <w:tab/>
        <w:t>Maximum input level</w:t>
      </w:r>
      <w:bookmarkEnd w:id="328"/>
      <w:bookmarkEnd w:id="329"/>
      <w:bookmarkEnd w:id="330"/>
      <w:bookmarkEnd w:id="331"/>
      <w:bookmarkEnd w:id="332"/>
      <w:bookmarkEnd w:id="333"/>
      <w:bookmarkEnd w:id="334"/>
      <w:bookmarkEnd w:id="335"/>
      <w:bookmarkEnd w:id="336"/>
      <w:bookmarkEnd w:id="337"/>
      <w:bookmarkEnd w:id="338"/>
      <w:r w:rsidR="00997A7A" w:rsidRPr="00997A7A">
        <w:t xml:space="preserve"> </w:t>
      </w:r>
      <w:r w:rsidR="00997A7A">
        <w:t>for NR SL</w:t>
      </w:r>
      <w:r w:rsidR="00D07068">
        <w:t>-U</w:t>
      </w:r>
      <w:bookmarkEnd w:id="339"/>
    </w:p>
    <w:p w14:paraId="226596F9" w14:textId="77777777" w:rsidR="00EA267F" w:rsidRDefault="00EA267F" w:rsidP="00EA267F">
      <w:pPr>
        <w:pStyle w:val="3"/>
      </w:pPr>
      <w:bookmarkStart w:id="340" w:name="_Toc463997785"/>
      <w:bookmarkStart w:id="341" w:name="_Toc36034828"/>
      <w:bookmarkStart w:id="342" w:name="_Toc42537428"/>
      <w:bookmarkStart w:id="343" w:name="_Toc46356493"/>
      <w:bookmarkStart w:id="344" w:name="_Toc52566407"/>
      <w:bookmarkStart w:id="345" w:name="_Toc61187315"/>
      <w:bookmarkStart w:id="346" w:name="_Toc66398727"/>
      <w:bookmarkStart w:id="347" w:name="_Toc66398944"/>
      <w:bookmarkStart w:id="348" w:name="_Toc66432661"/>
      <w:bookmarkStart w:id="349" w:name="_Toc66433440"/>
      <w:bookmarkStart w:id="350" w:name="_Toc66436215"/>
      <w:bookmarkStart w:id="351" w:name="_Toc128644719"/>
      <w:r>
        <w:t>7</w:t>
      </w:r>
      <w:r w:rsidRPr="0087716F">
        <w:t>.1.3</w:t>
      </w:r>
      <w:r w:rsidRPr="0087716F">
        <w:tab/>
        <w:t>Adjacent Channel Selectivity</w:t>
      </w:r>
      <w:bookmarkEnd w:id="340"/>
      <w:bookmarkEnd w:id="341"/>
      <w:bookmarkEnd w:id="342"/>
      <w:bookmarkEnd w:id="343"/>
      <w:bookmarkEnd w:id="344"/>
      <w:bookmarkEnd w:id="345"/>
      <w:bookmarkEnd w:id="346"/>
      <w:bookmarkEnd w:id="347"/>
      <w:bookmarkEnd w:id="348"/>
      <w:bookmarkEnd w:id="349"/>
      <w:bookmarkEnd w:id="350"/>
      <w:r w:rsidR="00997A7A" w:rsidRPr="00997A7A">
        <w:t xml:space="preserve"> </w:t>
      </w:r>
      <w:r w:rsidR="00997A7A">
        <w:t>for NR SL</w:t>
      </w:r>
      <w:r w:rsidR="00D07068">
        <w:t>-U</w:t>
      </w:r>
      <w:bookmarkEnd w:id="351"/>
    </w:p>
    <w:p w14:paraId="2E5DA0A8" w14:textId="77777777" w:rsidR="00EA267F" w:rsidRDefault="00EA267F" w:rsidP="00EA267F">
      <w:pPr>
        <w:pStyle w:val="3"/>
      </w:pPr>
      <w:bookmarkStart w:id="352" w:name="_Toc463997786"/>
      <w:bookmarkStart w:id="353" w:name="_Toc36034829"/>
      <w:bookmarkStart w:id="354" w:name="_Toc42537429"/>
      <w:bookmarkStart w:id="355" w:name="_Toc46356494"/>
      <w:bookmarkStart w:id="356" w:name="_Toc52566408"/>
      <w:bookmarkStart w:id="357" w:name="_Toc61187316"/>
      <w:bookmarkStart w:id="358" w:name="_Toc66398728"/>
      <w:bookmarkStart w:id="359" w:name="_Toc66398945"/>
      <w:bookmarkStart w:id="360" w:name="_Toc66432662"/>
      <w:bookmarkStart w:id="361" w:name="_Toc66433441"/>
      <w:bookmarkStart w:id="362" w:name="_Toc66436216"/>
      <w:bookmarkStart w:id="363" w:name="_Toc128644720"/>
      <w:r>
        <w:t>7</w:t>
      </w:r>
      <w:r w:rsidRPr="0087716F">
        <w:t>.1.4</w:t>
      </w:r>
      <w:r w:rsidRPr="0087716F">
        <w:tab/>
        <w:t>Blocking characteristics</w:t>
      </w:r>
      <w:bookmarkEnd w:id="352"/>
      <w:bookmarkEnd w:id="353"/>
      <w:bookmarkEnd w:id="354"/>
      <w:bookmarkEnd w:id="355"/>
      <w:bookmarkEnd w:id="356"/>
      <w:bookmarkEnd w:id="357"/>
      <w:bookmarkEnd w:id="358"/>
      <w:bookmarkEnd w:id="359"/>
      <w:bookmarkEnd w:id="360"/>
      <w:bookmarkEnd w:id="361"/>
      <w:bookmarkEnd w:id="362"/>
      <w:r w:rsidR="00997A7A" w:rsidRPr="00997A7A">
        <w:t xml:space="preserve"> </w:t>
      </w:r>
      <w:r w:rsidR="00997A7A">
        <w:t>for NR SL</w:t>
      </w:r>
      <w:r w:rsidR="00D07068">
        <w:t>-U</w:t>
      </w:r>
      <w:bookmarkEnd w:id="363"/>
    </w:p>
    <w:p w14:paraId="58E90A79" w14:textId="77777777" w:rsidR="00EA267F" w:rsidRDefault="00EA267F" w:rsidP="00EA267F">
      <w:pPr>
        <w:pStyle w:val="3"/>
      </w:pPr>
      <w:bookmarkStart w:id="364" w:name="_Toc463997790"/>
      <w:bookmarkStart w:id="365" w:name="_Toc36034832"/>
      <w:bookmarkStart w:id="366" w:name="_Toc42537432"/>
      <w:bookmarkStart w:id="367" w:name="_Toc46356497"/>
      <w:bookmarkStart w:id="368" w:name="_Toc52566411"/>
      <w:bookmarkStart w:id="369" w:name="_Toc61187319"/>
      <w:bookmarkStart w:id="370" w:name="_Toc66398731"/>
      <w:bookmarkStart w:id="371" w:name="_Toc66398948"/>
      <w:bookmarkStart w:id="372" w:name="_Toc66432665"/>
      <w:bookmarkStart w:id="373" w:name="_Toc66433444"/>
      <w:bookmarkStart w:id="374" w:name="_Toc66436219"/>
      <w:bookmarkStart w:id="375" w:name="_Toc128644721"/>
      <w:r>
        <w:t>7</w:t>
      </w:r>
      <w:r w:rsidRPr="0087716F">
        <w:t>.1.5</w:t>
      </w:r>
      <w:r w:rsidRPr="0087716F">
        <w:tab/>
        <w:t>Spurious response</w:t>
      </w:r>
      <w:bookmarkEnd w:id="364"/>
      <w:bookmarkEnd w:id="365"/>
      <w:bookmarkEnd w:id="366"/>
      <w:bookmarkEnd w:id="367"/>
      <w:bookmarkEnd w:id="368"/>
      <w:bookmarkEnd w:id="369"/>
      <w:bookmarkEnd w:id="370"/>
      <w:bookmarkEnd w:id="371"/>
      <w:bookmarkEnd w:id="372"/>
      <w:bookmarkEnd w:id="373"/>
      <w:bookmarkEnd w:id="374"/>
      <w:r w:rsidR="00997A7A" w:rsidRPr="00997A7A">
        <w:t xml:space="preserve"> </w:t>
      </w:r>
      <w:r w:rsidR="00997A7A">
        <w:t>for NR SL</w:t>
      </w:r>
      <w:r w:rsidR="00D07068">
        <w:t>-U</w:t>
      </w:r>
      <w:bookmarkEnd w:id="375"/>
    </w:p>
    <w:p w14:paraId="7F439BB2" w14:textId="77777777" w:rsidR="00EA267F" w:rsidRPr="0087716F" w:rsidRDefault="00EA267F" w:rsidP="00EA267F">
      <w:pPr>
        <w:pStyle w:val="3"/>
      </w:pPr>
      <w:bookmarkStart w:id="376" w:name="_Toc463997791"/>
      <w:bookmarkStart w:id="377" w:name="_Toc36034833"/>
      <w:bookmarkStart w:id="378" w:name="_Toc42537433"/>
      <w:bookmarkStart w:id="379" w:name="_Toc46356498"/>
      <w:bookmarkStart w:id="380" w:name="_Toc52566412"/>
      <w:bookmarkStart w:id="381" w:name="_Toc61187320"/>
      <w:bookmarkStart w:id="382" w:name="_Toc66398732"/>
      <w:bookmarkStart w:id="383" w:name="_Toc66398949"/>
      <w:bookmarkStart w:id="384" w:name="_Toc66432666"/>
      <w:bookmarkStart w:id="385" w:name="_Toc66433445"/>
      <w:bookmarkStart w:id="386" w:name="_Toc66436220"/>
      <w:bookmarkStart w:id="387" w:name="_Toc128644722"/>
      <w:r>
        <w:t>7</w:t>
      </w:r>
      <w:r w:rsidRPr="0087716F">
        <w:t>.1.6</w:t>
      </w:r>
      <w:r w:rsidRPr="0087716F">
        <w:tab/>
        <w:t>Intermodulation characteristics</w:t>
      </w:r>
      <w:bookmarkEnd w:id="376"/>
      <w:bookmarkEnd w:id="377"/>
      <w:bookmarkEnd w:id="378"/>
      <w:bookmarkEnd w:id="379"/>
      <w:bookmarkEnd w:id="380"/>
      <w:bookmarkEnd w:id="381"/>
      <w:bookmarkEnd w:id="382"/>
      <w:bookmarkEnd w:id="383"/>
      <w:bookmarkEnd w:id="384"/>
      <w:bookmarkEnd w:id="385"/>
      <w:bookmarkEnd w:id="386"/>
      <w:r w:rsidR="00997A7A" w:rsidRPr="00997A7A">
        <w:t xml:space="preserve"> </w:t>
      </w:r>
      <w:r w:rsidR="00997A7A">
        <w:t>for NR SL</w:t>
      </w:r>
      <w:r w:rsidR="00D07068">
        <w:t>-U</w:t>
      </w:r>
      <w:bookmarkEnd w:id="387"/>
    </w:p>
    <w:p w14:paraId="5FB8F067" w14:textId="77777777" w:rsidR="00AA359A" w:rsidRPr="00A1077F" w:rsidRDefault="00AA359A" w:rsidP="001C12CD"/>
    <w:p w14:paraId="54EB7942" w14:textId="6DAC0E3F" w:rsidR="0088781D" w:rsidRDefault="0088781D" w:rsidP="0088781D">
      <w:pPr>
        <w:pStyle w:val="2"/>
        <w:ind w:left="1134" w:hanging="1134"/>
      </w:pPr>
      <w:bookmarkStart w:id="388" w:name="_Toc128644723"/>
      <w:r>
        <w:lastRenderedPageBreak/>
        <w:t>7</w:t>
      </w:r>
      <w:r w:rsidRPr="00225354">
        <w:t>.</w:t>
      </w:r>
      <w:r>
        <w:t>2</w:t>
      </w:r>
      <w:r w:rsidRPr="00225354">
        <w:tab/>
      </w:r>
      <w:r>
        <w:t xml:space="preserve">Rx requirements for </w:t>
      </w:r>
      <w:r w:rsidRPr="0087716F">
        <w:t>inter-band con-current operation</w:t>
      </w:r>
      <w:bookmarkEnd w:id="388"/>
    </w:p>
    <w:p w14:paraId="6897AAA5" w14:textId="21EA8A3E" w:rsidR="0088781D" w:rsidRDefault="0088781D" w:rsidP="0088781D">
      <w:pPr>
        <w:pStyle w:val="3"/>
      </w:pPr>
      <w:bookmarkStart w:id="389" w:name="_Toc128644724"/>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389"/>
    </w:p>
    <w:p w14:paraId="1D7A7BB2" w14:textId="3DC62D69" w:rsidR="0088781D" w:rsidRDefault="0088781D" w:rsidP="0088781D">
      <w:pPr>
        <w:pStyle w:val="3"/>
      </w:pPr>
      <w:bookmarkStart w:id="390" w:name="_Toc128644725"/>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390"/>
    </w:p>
    <w:p w14:paraId="7EE829E3" w14:textId="76C8FA85" w:rsidR="0088781D" w:rsidRDefault="0088781D" w:rsidP="0088781D">
      <w:pPr>
        <w:pStyle w:val="3"/>
      </w:pPr>
      <w:bookmarkStart w:id="391" w:name="_Toc128644726"/>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391"/>
    </w:p>
    <w:p w14:paraId="2B9BDB95" w14:textId="173FB74E" w:rsidR="0088781D" w:rsidRDefault="0088781D" w:rsidP="0088781D">
      <w:pPr>
        <w:pStyle w:val="3"/>
      </w:pPr>
      <w:bookmarkStart w:id="392" w:name="_Toc128644727"/>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392"/>
    </w:p>
    <w:p w14:paraId="1543AF2F" w14:textId="0267EFE6" w:rsidR="0088781D" w:rsidRDefault="0088781D" w:rsidP="0088781D">
      <w:pPr>
        <w:pStyle w:val="3"/>
      </w:pPr>
      <w:bookmarkStart w:id="393" w:name="_Toc128644728"/>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393"/>
    </w:p>
    <w:p w14:paraId="60A45F8F" w14:textId="686B05BF" w:rsidR="0088781D" w:rsidRPr="0087716F" w:rsidRDefault="0088781D" w:rsidP="0088781D">
      <w:pPr>
        <w:pStyle w:val="3"/>
      </w:pPr>
      <w:bookmarkStart w:id="394" w:name="_Toc128644729"/>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394"/>
    </w:p>
    <w:p w14:paraId="1CF2E7B7" w14:textId="5D1B6253" w:rsidR="00774329" w:rsidRDefault="00774329" w:rsidP="00774329">
      <w:pPr>
        <w:pStyle w:val="1"/>
        <w:ind w:left="1134" w:hanging="1134"/>
      </w:pPr>
      <w:bookmarkStart w:id="395" w:name="_Toc128644730"/>
      <w:r>
        <w:t>8</w:t>
      </w:r>
      <w:r w:rsidRPr="004D36BF">
        <w:tab/>
      </w:r>
      <w:r>
        <w:t>Co</w:t>
      </w:r>
      <w:r w:rsidR="001F1720">
        <w:t>-</w:t>
      </w:r>
      <w:r>
        <w:t>channel coexistence</w:t>
      </w:r>
      <w:r w:rsidRPr="0005345C">
        <w:t xml:space="preserve"> </w:t>
      </w:r>
      <w:r w:rsidR="00F40564">
        <w:t xml:space="preserve">between LTE </w:t>
      </w:r>
      <w:r w:rsidR="009509C2">
        <w:t xml:space="preserve">Sidelink </w:t>
      </w:r>
      <w:r w:rsidR="00F40564">
        <w:t xml:space="preserve">and NR </w:t>
      </w:r>
      <w:r w:rsidR="009509C2">
        <w:t>Sidelink</w:t>
      </w:r>
      <w:bookmarkEnd w:id="395"/>
    </w:p>
    <w:p w14:paraId="2DB00723" w14:textId="77777777" w:rsidR="00332F4C" w:rsidRPr="0009476B" w:rsidRDefault="00332F4C" w:rsidP="00E56C70"/>
    <w:p w14:paraId="550E9145" w14:textId="77777777" w:rsidR="00DE71A1" w:rsidRPr="002D3144" w:rsidRDefault="00DE71A1" w:rsidP="00D0077F">
      <w:pPr>
        <w:pStyle w:val="1"/>
        <w:rPr>
          <w:i/>
          <w:color w:val="0000FF"/>
        </w:rPr>
      </w:pPr>
      <w:bookmarkStart w:id="396" w:name="_Toc47103333"/>
      <w:bookmarkStart w:id="397" w:name="_Toc128644731"/>
      <w:r w:rsidRPr="00C61007">
        <w:t>Annex A:</w:t>
      </w:r>
      <w:bookmarkStart w:id="398" w:name="_Toc47103338"/>
      <w:bookmarkStart w:id="399" w:name="historyclause"/>
      <w:bookmarkEnd w:id="396"/>
      <w:r w:rsidR="00A600D0">
        <w:rPr>
          <w:rFonts w:hint="eastAsia"/>
          <w:color w:val="0000FF"/>
          <w:lang w:eastAsia="zh-CN"/>
        </w:rPr>
        <w:t xml:space="preserve"> </w:t>
      </w:r>
      <w:r w:rsidRPr="00E560EA">
        <w:t>Change history</w:t>
      </w:r>
      <w:bookmarkEnd w:id="397"/>
      <w:bookmarkEnd w:id="3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399"/>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995" w:type="dxa"/>
            <w:shd w:val="solid" w:color="FFFFFF" w:fill="auto"/>
          </w:tcPr>
          <w:p w14:paraId="306C359A"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8852F" w14:textId="77777777" w:rsidR="001E488C" w:rsidRDefault="001E488C">
      <w:r>
        <w:separator/>
      </w:r>
    </w:p>
  </w:endnote>
  <w:endnote w:type="continuationSeparator" w:id="0">
    <w:p w14:paraId="25BAFC32" w14:textId="77777777" w:rsidR="001E488C" w:rsidRDefault="001E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07C5" w14:textId="77777777" w:rsidR="001E488C" w:rsidRDefault="001E488C">
      <w:r>
        <w:separator/>
      </w:r>
    </w:p>
  </w:footnote>
  <w:footnote w:type="continuationSeparator" w:id="0">
    <w:p w14:paraId="20555D19" w14:textId="77777777" w:rsidR="001E488C" w:rsidRDefault="001E4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3611997E"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5CAA">
      <w:rPr>
        <w:rFonts w:ascii="Arial" w:hAnsi="Arial" w:cs="Arial"/>
        <w:b/>
        <w:noProof/>
        <w:sz w:val="18"/>
        <w:szCs w:val="18"/>
      </w:rPr>
      <w:t>3GPP TR38.786 V0.0.1 (2023-02)</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44D46177"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5CAA">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7"/>
  </w:num>
  <w:num w:numId="7">
    <w:abstractNumId w:val="6"/>
  </w:num>
  <w:num w:numId="8">
    <w:abstractNumId w:val="8"/>
  </w:num>
  <w:num w:numId="9">
    <w:abstractNumId w:val="5"/>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A0A60"/>
    <w:rsid w:val="000B4C2C"/>
    <w:rsid w:val="000C1C71"/>
    <w:rsid w:val="000C47C3"/>
    <w:rsid w:val="000D58AB"/>
    <w:rsid w:val="00101A1E"/>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25354"/>
    <w:rsid w:val="002319DA"/>
    <w:rsid w:val="002347A2"/>
    <w:rsid w:val="00234803"/>
    <w:rsid w:val="00235844"/>
    <w:rsid w:val="0023700C"/>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456D"/>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4BB2"/>
    <w:rsid w:val="005F5BEC"/>
    <w:rsid w:val="00602AEA"/>
    <w:rsid w:val="006129F3"/>
    <w:rsid w:val="00614FDF"/>
    <w:rsid w:val="0063543D"/>
    <w:rsid w:val="00647114"/>
    <w:rsid w:val="00665702"/>
    <w:rsid w:val="00685F84"/>
    <w:rsid w:val="00686D4A"/>
    <w:rsid w:val="00695871"/>
    <w:rsid w:val="006A04DB"/>
    <w:rsid w:val="006A323F"/>
    <w:rsid w:val="006B13D7"/>
    <w:rsid w:val="006B30D0"/>
    <w:rsid w:val="006B5CAA"/>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40EF6"/>
    <w:rsid w:val="00942EC2"/>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3129"/>
    <w:rsid w:val="00A737C6"/>
    <w:rsid w:val="00A81928"/>
    <w:rsid w:val="00A82346"/>
    <w:rsid w:val="00A92BA1"/>
    <w:rsid w:val="00A96895"/>
    <w:rsid w:val="00A970E0"/>
    <w:rsid w:val="00AA359A"/>
    <w:rsid w:val="00AC6BC6"/>
    <w:rsid w:val="00AD52C9"/>
    <w:rsid w:val="00AD5BD3"/>
    <w:rsid w:val="00AE186A"/>
    <w:rsid w:val="00AE65E2"/>
    <w:rsid w:val="00AE7999"/>
    <w:rsid w:val="00B01568"/>
    <w:rsid w:val="00B03823"/>
    <w:rsid w:val="00B107B6"/>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D31"/>
    <w:rsid w:val="00BE2843"/>
    <w:rsid w:val="00BE3255"/>
    <w:rsid w:val="00BF128E"/>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AF54D-E220-4EB9-A9CB-D0C218C30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2787</Words>
  <Characters>15890</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18640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3</cp:revision>
  <cp:lastPrinted>2019-02-25T14:05:00Z</cp:lastPrinted>
  <dcterms:created xsi:type="dcterms:W3CDTF">2023-03-02T08:22:00Z</dcterms:created>
  <dcterms:modified xsi:type="dcterms:W3CDTF">2023-03-02T08:23:00Z</dcterms:modified>
</cp:coreProperties>
</file>